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6325" w:rsidRDefault="00726325">
      <w:r>
        <w:t>270112 CMW Ammara’s Area in Rawal, PD Khan</w:t>
      </w:r>
    </w:p>
    <w:p w:rsidR="00726325" w:rsidRDefault="00726325"/>
    <w:p w:rsidR="00726325" w:rsidRDefault="00726325" w:rsidP="00E62963">
      <w:pPr>
        <w:pStyle w:val="ListParagraph"/>
        <w:numPr>
          <w:ilvl w:val="0"/>
          <w:numId w:val="2"/>
        </w:numPr>
      </w:pPr>
      <w:r>
        <w:t>Ammara</w:t>
      </w:r>
    </w:p>
    <w:p w:rsidR="00726325" w:rsidRDefault="00726325" w:rsidP="00E62963">
      <w:pPr>
        <w:pStyle w:val="ListParagraph"/>
        <w:numPr>
          <w:ilvl w:val="0"/>
          <w:numId w:val="2"/>
        </w:numPr>
      </w:pPr>
      <w:r>
        <w:t>Afshan</w:t>
      </w:r>
    </w:p>
    <w:p w:rsidR="00726325" w:rsidRDefault="00726325" w:rsidP="00E62963">
      <w:pPr>
        <w:pStyle w:val="ListParagraph"/>
        <w:numPr>
          <w:ilvl w:val="0"/>
          <w:numId w:val="2"/>
        </w:numPr>
      </w:pPr>
      <w:r>
        <w:t>Haleema</w:t>
      </w:r>
    </w:p>
    <w:p w:rsidR="00726325" w:rsidRDefault="00726325" w:rsidP="00E62963">
      <w:pPr>
        <w:pStyle w:val="ListParagraph"/>
        <w:numPr>
          <w:ilvl w:val="0"/>
          <w:numId w:val="2"/>
        </w:numPr>
      </w:pPr>
      <w:r>
        <w:t>Saleema</w:t>
      </w:r>
    </w:p>
    <w:p w:rsidR="00726325" w:rsidRDefault="00726325" w:rsidP="00E62963">
      <w:pPr>
        <w:pStyle w:val="ListParagraph"/>
        <w:numPr>
          <w:ilvl w:val="0"/>
          <w:numId w:val="2"/>
        </w:numPr>
      </w:pPr>
      <w:r>
        <w:t>Bushra</w:t>
      </w:r>
    </w:p>
    <w:p w:rsidR="00726325" w:rsidRDefault="00726325" w:rsidP="00E62963">
      <w:pPr>
        <w:pStyle w:val="ListParagraph"/>
        <w:numPr>
          <w:ilvl w:val="0"/>
          <w:numId w:val="2"/>
        </w:numPr>
      </w:pPr>
      <w:r>
        <w:t>W1</w:t>
      </w:r>
    </w:p>
    <w:p w:rsidR="00726325" w:rsidRDefault="00726325" w:rsidP="00E62963">
      <w:pPr>
        <w:pStyle w:val="ListParagraph"/>
        <w:numPr>
          <w:ilvl w:val="0"/>
          <w:numId w:val="2"/>
        </w:numPr>
      </w:pPr>
      <w:r>
        <w:t>W2</w:t>
      </w:r>
    </w:p>
    <w:p w:rsidR="00726325" w:rsidRDefault="00726325" w:rsidP="00E62963">
      <w:pPr>
        <w:pStyle w:val="ListParagraph"/>
        <w:numPr>
          <w:ilvl w:val="0"/>
          <w:numId w:val="2"/>
        </w:numPr>
      </w:pPr>
      <w:r>
        <w:t>Sadia</w:t>
      </w:r>
    </w:p>
    <w:p w:rsidR="00726325" w:rsidRDefault="00726325" w:rsidP="00E62963">
      <w:pPr>
        <w:pStyle w:val="ListParagraph"/>
        <w:numPr>
          <w:ilvl w:val="0"/>
          <w:numId w:val="2"/>
        </w:numPr>
      </w:pPr>
      <w:r>
        <w:t>W3</w:t>
      </w:r>
    </w:p>
    <w:p w:rsidR="00726325" w:rsidRDefault="00726325" w:rsidP="00E62963">
      <w:pPr>
        <w:pStyle w:val="ListParagraph"/>
        <w:numPr>
          <w:ilvl w:val="0"/>
          <w:numId w:val="2"/>
        </w:numPr>
      </w:pPr>
      <w:r>
        <w:t>W4</w:t>
      </w:r>
    </w:p>
    <w:p w:rsidR="00726325" w:rsidRDefault="00726325" w:rsidP="00E62963">
      <w:pPr>
        <w:pStyle w:val="ListParagraph"/>
        <w:numPr>
          <w:ilvl w:val="0"/>
          <w:numId w:val="2"/>
        </w:numPr>
      </w:pPr>
      <w:r>
        <w:t>W5</w:t>
      </w:r>
    </w:p>
    <w:p w:rsidR="00726325" w:rsidRDefault="00726325" w:rsidP="00E62963">
      <w:pPr>
        <w:pStyle w:val="ListParagraph"/>
        <w:numPr>
          <w:ilvl w:val="0"/>
          <w:numId w:val="2"/>
        </w:numPr>
      </w:pPr>
      <w:r>
        <w:t>W6</w:t>
      </w:r>
    </w:p>
    <w:p w:rsidR="00726325" w:rsidRDefault="00726325" w:rsidP="00E62963">
      <w:pPr>
        <w:pStyle w:val="ListParagraph"/>
        <w:numPr>
          <w:ilvl w:val="0"/>
          <w:numId w:val="2"/>
        </w:numPr>
      </w:pPr>
      <w:r>
        <w:t>Nasreen</w:t>
      </w:r>
    </w:p>
    <w:p w:rsidR="00726325" w:rsidRDefault="00726325" w:rsidP="00E62963">
      <w:pPr>
        <w:pStyle w:val="ListParagraph"/>
        <w:numPr>
          <w:ilvl w:val="0"/>
          <w:numId w:val="2"/>
        </w:numPr>
      </w:pPr>
      <w:r>
        <w:t>W7</w:t>
      </w:r>
    </w:p>
    <w:p w:rsidR="00726325" w:rsidRDefault="00726325" w:rsidP="00E62963">
      <w:pPr>
        <w:pStyle w:val="ListParagraph"/>
        <w:numPr>
          <w:ilvl w:val="0"/>
          <w:numId w:val="2"/>
        </w:numPr>
      </w:pPr>
      <w:r>
        <w:t>W8</w:t>
      </w:r>
    </w:p>
    <w:tbl>
      <w:tblPr>
        <w:tblpPr w:leftFromText="180" w:rightFromText="180" w:vertAnchor="text" w:horzAnchor="margin" w:tblpY="124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75"/>
        <w:gridCol w:w="6967"/>
        <w:gridCol w:w="1334"/>
      </w:tblGrid>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Where is it?</w:t>
            </w:r>
          </w:p>
        </w:tc>
        <w:tc>
          <w:tcPr>
            <w:tcW w:w="1334" w:type="dxa"/>
          </w:tcPr>
          <w:p w:rsidR="00726325" w:rsidRPr="008A45D0" w:rsidRDefault="00726325" w:rsidP="008A45D0">
            <w:r w:rsidRPr="008A45D0">
              <w:t>9:30-</w:t>
            </w: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Jehlum</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Okay … has she got married or did she go without getting married?</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I don’t know exactly. Mr. Jameel told me about her and then yesterday Shazia Habib was telling me the same thing. Mr. Jameel should know the actual thing because he has the correct information.</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Is it? How was it with Saima Kamaal?</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It was good with Saima Kamaal… we have just started working together!</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You will enjoy working with her. There is another lady “Asia” … don’t know about her…</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Haleema</w:t>
            </w:r>
          </w:p>
        </w:tc>
        <w:tc>
          <w:tcPr>
            <w:tcW w:w="6967" w:type="dxa"/>
          </w:tcPr>
          <w:p w:rsidR="00726325" w:rsidRPr="008A45D0" w:rsidRDefault="00726325" w:rsidP="008A45D0">
            <w:r w:rsidRPr="008A45D0">
              <w:t>Not about Asia….</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Asia is of 3</w:t>
            </w:r>
            <w:r w:rsidRPr="008A45D0">
              <w:rPr>
                <w:vertAlign w:val="superscript"/>
              </w:rPr>
              <w:t>rd</w:t>
            </w:r>
            <w:r w:rsidRPr="008A45D0">
              <w:t xml:space="preserve"> badge</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No but Asia was with us in 2</w:t>
            </w:r>
            <w:r w:rsidRPr="008A45D0">
              <w:rPr>
                <w:vertAlign w:val="superscript"/>
              </w:rPr>
              <w:t>nd</w:t>
            </w:r>
            <w:r w:rsidRPr="008A45D0">
              <w:t xml:space="preserve"> badge and she is doing many deliveries as well.</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Saleema</w:t>
            </w:r>
          </w:p>
        </w:tc>
        <w:tc>
          <w:tcPr>
            <w:tcW w:w="6967" w:type="dxa"/>
          </w:tcPr>
          <w:p w:rsidR="00726325" w:rsidRPr="008A45D0" w:rsidRDefault="00726325" w:rsidP="008A45D0">
            <w:r w:rsidRPr="008A45D0">
              <w:t>Okay…Where is she from…?</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Same place as of Saima Kamaal. I think that village is called “Ather”</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Haleema</w:t>
            </w:r>
          </w:p>
        </w:tc>
        <w:tc>
          <w:tcPr>
            <w:tcW w:w="6967" w:type="dxa"/>
          </w:tcPr>
          <w:p w:rsidR="00726325" w:rsidRPr="008A45D0" w:rsidRDefault="00726325" w:rsidP="008A45D0">
            <w:r w:rsidRPr="008A45D0">
              <w:t>Ather…</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Is she from Ather and doing lots of deliveries? You would not be able to find the kind of work that Hameeda, Saima and Asia does in our community. They do a lot of deliveries.</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Haleema</w:t>
            </w:r>
          </w:p>
        </w:tc>
        <w:tc>
          <w:tcPr>
            <w:tcW w:w="6967" w:type="dxa"/>
          </w:tcPr>
          <w:p w:rsidR="00726325" w:rsidRPr="008A45D0" w:rsidRDefault="00726325" w:rsidP="008A45D0">
            <w:r w:rsidRPr="008A45D0">
              <w:t>Why they are doing so many deliveries?</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 xml:space="preserve">Because they are able and talented…. You have seen that “Lillah” area. They haven’t got much people over there to meet their requirements. Secondly it takes a lot of time to come to PD Khan and they’ve got lots of delivery cases. </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It ‘s all because of the area, where Hameeda is working.</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 in that area people will trust Hameeda because there are so many deliveries over there.</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Haleema</w:t>
            </w:r>
          </w:p>
        </w:tc>
        <w:tc>
          <w:tcPr>
            <w:tcW w:w="6967" w:type="dxa"/>
          </w:tcPr>
          <w:p w:rsidR="00726325" w:rsidRPr="008A45D0" w:rsidRDefault="00726325" w:rsidP="008A45D0">
            <w:r w:rsidRPr="008A45D0">
              <w:t>Yes…</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Although there are so many people near the main road to do a delivery case…..  Even then if people trust Hameeda and approach her then it is her ability and proficiency.</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Bushra</w:t>
            </w:r>
          </w:p>
        </w:tc>
        <w:tc>
          <w:tcPr>
            <w:tcW w:w="6967" w:type="dxa"/>
          </w:tcPr>
          <w:p w:rsidR="00726325" w:rsidRPr="008A45D0" w:rsidRDefault="00726325" w:rsidP="008A45D0">
            <w:r w:rsidRPr="008A45D0">
              <w:t>Yes..</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How do you think Hameeda got the trust of people?</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She must have behaved very nicely. By giving her best work she made people to think that she is facilitating them. Her good work and ability to handle people could be the reasons.</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Ammara… how can you handle people?</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Your behaviour should be very nice, explain the exact situation in clear words and speak politely.</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Don’t tell me the bookish things… practically in the field what are the necessary things that you should follow? I know these things are written in the books.</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 xml:space="preserve">You have to follow the book practically as well …. Behaviour should be polite, you have to work at low wages, you have to facilitate them, take care of them, buttering is also required. You have to follow the bookish things to give your best, otherwise they won’t come again. </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What do people like the most during a delivery?... I am not talking about bio medical things. What is the common perception of people?</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If you talk about a delivery then our client/patient should not be too far and the baby should be delivered properly.</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In what sense you are saying “not too far”?</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I mean neither they require travelling from their place nor we have to refer to someone else.</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I mean if they have called us for the delivery then we could do that…otherwise it becomes very hectic situation for them to arrange a transport to reach the hospital and then the reactions of hospital staff. The hospital staff puts all the blame on us that this is because of DAI(mid-wife) .. we can’t take this case….it has got so many complications. Even if the situation is not that serious they say the same thing.</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Haleema</w:t>
            </w:r>
          </w:p>
        </w:tc>
        <w:tc>
          <w:tcPr>
            <w:tcW w:w="6967" w:type="dxa"/>
          </w:tcPr>
          <w:p w:rsidR="00726325" w:rsidRPr="008A45D0" w:rsidRDefault="00726325" w:rsidP="008A45D0">
            <w:r w:rsidRPr="008A45D0">
              <w:t>Yes</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Secondly, they don’t want to go out of their place because they like the facilities of their own house.</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What do you mean they don’t want to go out even for the medicines?</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For the delivery their preference is to stay within their own place.</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Haleema</w:t>
            </w:r>
          </w:p>
        </w:tc>
        <w:tc>
          <w:tcPr>
            <w:tcW w:w="6967" w:type="dxa"/>
          </w:tcPr>
          <w:p w:rsidR="00726325" w:rsidRPr="008A45D0" w:rsidRDefault="00726325" w:rsidP="008A45D0">
            <w:r w:rsidRPr="008A45D0">
              <w:t>Ammara was talking about buttering… what kind of buttering is required?</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Like if we’ve got a patient with her mother in-law…. where mother in-law does not want her to go for Ultra-sound but the patient wants to go every month for an Ultrasound.</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Haleema</w:t>
            </w:r>
          </w:p>
        </w:tc>
        <w:tc>
          <w:tcPr>
            <w:tcW w:w="6967" w:type="dxa"/>
          </w:tcPr>
          <w:p w:rsidR="00726325" w:rsidRPr="008A45D0" w:rsidRDefault="00726325" w:rsidP="008A45D0">
            <w:r w:rsidRPr="008A45D0">
              <w:t>Okay…</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Now we have to tell them something which could keep both of them happy.</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Haleema</w:t>
            </w:r>
          </w:p>
        </w:tc>
        <w:tc>
          <w:tcPr>
            <w:tcW w:w="6967" w:type="dxa"/>
          </w:tcPr>
          <w:p w:rsidR="00726325" w:rsidRPr="008A45D0" w:rsidRDefault="00726325" w:rsidP="008A45D0">
            <w:r w:rsidRPr="008A45D0">
              <w:t>Okay</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So I tell her mother in-law that Ultra-sound is a good thing…you should go for it … you could know in advance if there are any complications or problems…. And I advised the patient not to go for an Ultra-sound every month, as it has got some rays which are harmful for the baby.</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Haleema</w:t>
            </w:r>
          </w:p>
        </w:tc>
        <w:tc>
          <w:tcPr>
            <w:tcW w:w="6967" w:type="dxa"/>
          </w:tcPr>
          <w:p w:rsidR="00726325" w:rsidRPr="008A45D0" w:rsidRDefault="00726325" w:rsidP="008A45D0">
            <w:r w:rsidRPr="008A45D0">
              <w:t>Okay …okay…</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So you advised them separately …</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 …. The mother in-law agreed for 2-3 Ultra-sounds and the patient was happy as well…. She wants her in-laws to spend some money…</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Haleema</w:t>
            </w:r>
          </w:p>
        </w:tc>
        <w:tc>
          <w:tcPr>
            <w:tcW w:w="6967" w:type="dxa"/>
          </w:tcPr>
          <w:p w:rsidR="00726325" w:rsidRPr="008A45D0" w:rsidRDefault="00726325" w:rsidP="008A45D0">
            <w:r w:rsidRPr="008A45D0">
              <w:t>Okay …(while smiling)</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 the girls do want this….</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She agreed when I told her that it is harmful for the baby.</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 xml:space="preserve">Haleema </w:t>
            </w:r>
          </w:p>
        </w:tc>
        <w:tc>
          <w:tcPr>
            <w:tcW w:w="6967" w:type="dxa"/>
          </w:tcPr>
          <w:p w:rsidR="00726325" w:rsidRPr="008A45D0" w:rsidRDefault="00726325" w:rsidP="008A45D0">
            <w:r w:rsidRPr="008A45D0">
              <w:t>So you have to keep both of them satisfied… both patient and her in-laws</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Bushra</w:t>
            </w:r>
          </w:p>
        </w:tc>
        <w:tc>
          <w:tcPr>
            <w:tcW w:w="6967" w:type="dxa"/>
          </w:tcPr>
          <w:p w:rsidR="00726325" w:rsidRPr="008A45D0" w:rsidRDefault="00726325" w:rsidP="008A45D0">
            <w:r w:rsidRPr="008A45D0">
              <w:t>Yes</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By the way normally mother in-laws are the decision makers…they have to take the final decision.</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  of course</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So how do you build relations with them?</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 xml:space="preserve">I think I have to do this with one or two of my patients otherwise the patients already agree, that I will do the delivery. </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Have you ever tried to convince mother in-laws so in this way the patient has to agree anyway…</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(Smiling)</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Haleema</w:t>
            </w:r>
          </w:p>
        </w:tc>
        <w:tc>
          <w:tcPr>
            <w:tcW w:w="6967" w:type="dxa"/>
          </w:tcPr>
          <w:p w:rsidR="00726325" w:rsidRPr="008A45D0" w:rsidRDefault="00726325" w:rsidP="008A45D0">
            <w:r w:rsidRPr="008A45D0">
              <w:t>Haven’t done this (while Smiling)</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 xml:space="preserve">No I haven’t done this … </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Haleema</w:t>
            </w:r>
          </w:p>
        </w:tc>
        <w:tc>
          <w:tcPr>
            <w:tcW w:w="6967" w:type="dxa"/>
          </w:tcPr>
          <w:p w:rsidR="00726325" w:rsidRPr="008A45D0" w:rsidRDefault="00726325" w:rsidP="008A45D0">
            <w:r w:rsidRPr="008A45D0">
              <w:t>Have you ever came across a case in which the patient was coming to you since her first month but then goes to someone else for the delivery?</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 it happened once…there was a lady who had 2-3 normal deliveries then had a gap of a year and I forget about her as well. First she had normal deliveries but this time they took her to the hospital and the hospital people told her that the baby is healthy and had a chord around neck. They scared her and did her c-section.</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Haleema</w:t>
            </w:r>
          </w:p>
        </w:tc>
        <w:tc>
          <w:tcPr>
            <w:tcW w:w="6967" w:type="dxa"/>
          </w:tcPr>
          <w:p w:rsidR="00726325" w:rsidRPr="008A45D0" w:rsidRDefault="00726325" w:rsidP="008A45D0">
            <w:r w:rsidRPr="008A45D0">
              <w:t>Oh yes..</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And even the baby is not that healthy but they just want to do the c-section so they did that…then she came to me for her 4</w:t>
            </w:r>
            <w:r w:rsidRPr="008A45D0">
              <w:rPr>
                <w:vertAlign w:val="superscript"/>
              </w:rPr>
              <w:t>th</w:t>
            </w:r>
            <w:r w:rsidRPr="008A45D0">
              <w:t xml:space="preserve"> pregnancy… I went to her place 2-3 times,.. although her family is one of those in which we really don’t want to go. </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Which family?</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 xml:space="preserve">I mean we are from Chaudhary family and they are relatively rich people. So, we try not to go to these families…I want to go to poor families like us. </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Why?</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Just because of their behaviour. Do you know what they call us … poor you …..underprivileged  (BECHARI)</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Is it?</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So I don’t feel like working with them….our level of living has no similarity…. Anyway I went there for her check-ups or injections etc…. whenever she called me I went to see her till her 9</w:t>
            </w:r>
            <w:r w:rsidRPr="008A45D0">
              <w:rPr>
                <w:vertAlign w:val="superscript"/>
              </w:rPr>
              <w:t>th</w:t>
            </w:r>
            <w:r w:rsidRPr="008A45D0">
              <w:t xml:space="preserve"> month but then she and her JITHANI (her brother in-law’s wife) called a DAI(mid-wife) from “Daryala”(name of place) for the delivery. So I thought it doesn’t matter I am of the same village , she might need me some day… so she had her 4</w:t>
            </w:r>
            <w:r w:rsidRPr="008A45D0">
              <w:rPr>
                <w:vertAlign w:val="superscript"/>
              </w:rPr>
              <w:t>th</w:t>
            </w:r>
            <w:r w:rsidRPr="008A45D0">
              <w:t xml:space="preserve"> baby girl. It is about 2-3 months now. She had PPH… her placenta was stuck  but the DAI left her after taking something out ….</w:t>
            </w:r>
          </w:p>
          <w:p w:rsidR="00726325" w:rsidRPr="008A45D0" w:rsidRDefault="00726325" w:rsidP="008A45D0">
            <w:r w:rsidRPr="008A45D0">
              <w:t>(There are some houses in the community… should we go there?)</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 lets go…</w:t>
            </w:r>
          </w:p>
          <w:p w:rsidR="00726325" w:rsidRPr="008A45D0" w:rsidRDefault="00726325" w:rsidP="008A45D0">
            <w:r w:rsidRPr="008A45D0">
              <w:t>Does your family know that you are with us?</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 they know that</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Because I was thinking that this is your time to go home…</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Haleema</w:t>
            </w:r>
          </w:p>
        </w:tc>
        <w:tc>
          <w:tcPr>
            <w:tcW w:w="6967" w:type="dxa"/>
          </w:tcPr>
          <w:p w:rsidR="00726325" w:rsidRPr="008A45D0" w:rsidRDefault="00726325" w:rsidP="008A45D0">
            <w:r w:rsidRPr="008A45D0">
              <w:t>Where should we go?</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on the back side</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Haleema</w:t>
            </w:r>
          </w:p>
        </w:tc>
        <w:tc>
          <w:tcPr>
            <w:tcW w:w="6967" w:type="dxa"/>
          </w:tcPr>
          <w:p w:rsidR="00726325" w:rsidRPr="008A45D0" w:rsidRDefault="00726325" w:rsidP="008A45D0">
            <w:r w:rsidRPr="008A45D0">
              <w:t>So what did she do?</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So she went after taking out few pieces but some membrane must be still inside….. if you leave a piece inside it could cause complications</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Haleema</w:t>
            </w:r>
          </w:p>
        </w:tc>
        <w:tc>
          <w:tcPr>
            <w:tcW w:w="6967" w:type="dxa"/>
          </w:tcPr>
          <w:p w:rsidR="00726325" w:rsidRPr="008A45D0" w:rsidRDefault="00726325" w:rsidP="008A45D0">
            <w:r w:rsidRPr="008A45D0">
              <w:t>Yes</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After she has left… her son saw that there is bleeding everywhere in the room. Then they took her to “Daryala”</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That’s it… you can stop here</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Haleema</w:t>
            </w:r>
          </w:p>
        </w:tc>
        <w:tc>
          <w:tcPr>
            <w:tcW w:w="6967" w:type="dxa"/>
          </w:tcPr>
          <w:p w:rsidR="00726325" w:rsidRPr="008A45D0" w:rsidRDefault="00726325" w:rsidP="008A45D0">
            <w:r w:rsidRPr="008A45D0">
              <w:t>They took her to the hospital of Daryala?</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 they took her to the hospital of “Daryala”… she had blood transfusion there and they took the pieces out. Then she returned home. At first I was happy for what happened to her but then I thought that she was mistreated.</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Haleema</w:t>
            </w:r>
          </w:p>
        </w:tc>
        <w:tc>
          <w:tcPr>
            <w:tcW w:w="6967" w:type="dxa"/>
          </w:tcPr>
          <w:p w:rsidR="00726325" w:rsidRPr="008A45D0" w:rsidRDefault="00726325" w:rsidP="008A45D0">
            <w:r w:rsidRPr="008A45D0">
              <w:t>Didn’t they call you when she had PPH?</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No …..they have called that DAI</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Haleema</w:t>
            </w:r>
          </w:p>
        </w:tc>
        <w:tc>
          <w:tcPr>
            <w:tcW w:w="6967" w:type="dxa"/>
          </w:tcPr>
          <w:p w:rsidR="00726325" w:rsidRPr="008A45D0" w:rsidRDefault="00726325" w:rsidP="008A45D0">
            <w:r w:rsidRPr="008A45D0">
              <w:t>Okay</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Anyway if the situation is very critical then people don’t call us they just rush to the hospital.</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Haleema</w:t>
            </w:r>
          </w:p>
        </w:tc>
        <w:tc>
          <w:tcPr>
            <w:tcW w:w="6967" w:type="dxa"/>
          </w:tcPr>
          <w:p w:rsidR="00726325" w:rsidRPr="008A45D0" w:rsidRDefault="00726325" w:rsidP="008A45D0">
            <w:r w:rsidRPr="008A45D0">
              <w:t>That’s true</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There is one over here as well she came to me for check-ups and when they required someone, it was 2:00 am …she asked her husband to call me but her husband said that it is too late to go out, someone might kill me…. At that time there were lots of robberies going on… so they called someone else for the delivery but the baby was delivered by itself…</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Haleema</w:t>
            </w:r>
          </w:p>
        </w:tc>
        <w:tc>
          <w:tcPr>
            <w:tcW w:w="6967" w:type="dxa"/>
          </w:tcPr>
          <w:p w:rsidR="00726325" w:rsidRPr="008A45D0" w:rsidRDefault="00726325" w:rsidP="008A45D0">
            <w:r w:rsidRPr="008A45D0">
              <w:t>Okay</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So there are lots of clients who have some problem at the delivery time…. And we have to face it</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Haleema</w:t>
            </w:r>
          </w:p>
        </w:tc>
        <w:tc>
          <w:tcPr>
            <w:tcW w:w="6967" w:type="dxa"/>
          </w:tcPr>
          <w:p w:rsidR="00726325" w:rsidRPr="008A45D0" w:rsidRDefault="00726325" w:rsidP="008A45D0">
            <w:r w:rsidRPr="008A45D0">
              <w:t>Is this area called “Rwaal”(name of place)?</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 this is “Rwal”</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Who is the lady health worker of this area?</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“Samia” and “Firdous”</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tc>
        <w:tc>
          <w:tcPr>
            <w:tcW w:w="6967" w:type="dxa"/>
          </w:tcPr>
          <w:p w:rsidR="00726325" w:rsidRPr="008A45D0" w:rsidRDefault="00726325" w:rsidP="008A45D0">
            <w:r w:rsidRPr="008A45D0">
              <w:t>(while knocking on the door)</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Asalam-o-Alikum</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Haleema</w:t>
            </w:r>
          </w:p>
        </w:tc>
        <w:tc>
          <w:tcPr>
            <w:tcW w:w="6967" w:type="dxa"/>
          </w:tcPr>
          <w:p w:rsidR="00726325" w:rsidRPr="008A45D0" w:rsidRDefault="00726325" w:rsidP="008A45D0">
            <w:r w:rsidRPr="008A45D0">
              <w:t>Asalam-o-Alikum</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Bushra</w:t>
            </w:r>
          </w:p>
        </w:tc>
        <w:tc>
          <w:tcPr>
            <w:tcW w:w="6967" w:type="dxa"/>
          </w:tcPr>
          <w:p w:rsidR="00726325" w:rsidRPr="008A45D0" w:rsidRDefault="00726325" w:rsidP="008A45D0">
            <w:r w:rsidRPr="008A45D0">
              <w:t>Asalam-o-Alikum</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Asalam-o-Alikum</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Come inside ….welcome</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This baby…?</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This was the first baby…. Is this second baby…?</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Yeah I am asking about this baby…</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Who is there?</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My madam..</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Okay</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I have got tanned because of these sunny days.</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But sunshine is good…</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Can you see I have turned dark and the skin has lost all the freshness?</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Haleema</w:t>
            </w:r>
          </w:p>
        </w:tc>
        <w:tc>
          <w:tcPr>
            <w:tcW w:w="6967" w:type="dxa"/>
          </w:tcPr>
          <w:p w:rsidR="00726325" w:rsidRPr="008A45D0" w:rsidRDefault="00726325" w:rsidP="008A45D0">
            <w:r w:rsidRPr="008A45D0">
              <w:t>Yeah the sun took it away…</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You look weak ….</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Haleema</w:t>
            </w:r>
          </w:p>
        </w:tc>
        <w:tc>
          <w:tcPr>
            <w:tcW w:w="6967" w:type="dxa"/>
          </w:tcPr>
          <w:p w:rsidR="00726325" w:rsidRPr="008A45D0" w:rsidRDefault="00726325" w:rsidP="008A45D0">
            <w:r w:rsidRPr="008A45D0">
              <w:t>Do you want a drink or….?</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Sadia</w:t>
            </w:r>
          </w:p>
        </w:tc>
        <w:tc>
          <w:tcPr>
            <w:tcW w:w="6967" w:type="dxa"/>
          </w:tcPr>
          <w:p w:rsidR="00726325" w:rsidRPr="008A45D0" w:rsidRDefault="00726325" w:rsidP="008A45D0">
            <w:r w:rsidRPr="008A45D0">
              <w:t>Why?</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Haleema</w:t>
            </w:r>
          </w:p>
        </w:tc>
        <w:tc>
          <w:tcPr>
            <w:tcW w:w="6967" w:type="dxa"/>
          </w:tcPr>
          <w:p w:rsidR="00726325" w:rsidRPr="008A45D0" w:rsidRDefault="00726325" w:rsidP="008A45D0">
            <w:r w:rsidRPr="008A45D0">
              <w:t>No thanks we just had lunch at home…</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There is no need of anything …thanks</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Sadia</w:t>
            </w:r>
          </w:p>
        </w:tc>
        <w:tc>
          <w:tcPr>
            <w:tcW w:w="6967" w:type="dxa"/>
          </w:tcPr>
          <w:p w:rsidR="00726325" w:rsidRPr="008A45D0" w:rsidRDefault="00726325" w:rsidP="008A45D0">
            <w:r w:rsidRPr="008A45D0">
              <w:t>Why not?</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 xml:space="preserve">From now on wards, do remember all the vaccinations/injections according to the course. Is any of yours injection still left? </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Sadia</w:t>
            </w:r>
          </w:p>
        </w:tc>
        <w:tc>
          <w:tcPr>
            <w:tcW w:w="6967" w:type="dxa"/>
          </w:tcPr>
          <w:p w:rsidR="00726325" w:rsidRPr="008A45D0" w:rsidRDefault="00726325" w:rsidP="008A45D0">
            <w:r w:rsidRPr="008A45D0">
              <w:t>No its done now..</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Have you followed the full schedule?</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tc>
        <w:tc>
          <w:tcPr>
            <w:tcW w:w="6967" w:type="dxa"/>
          </w:tcPr>
          <w:p w:rsidR="00726325" w:rsidRPr="008A45D0" w:rsidRDefault="00726325" w:rsidP="008A45D0">
            <w:r w:rsidRPr="008A45D0">
              <w:t>Some people do listen to you while others don’t. Now she understands that she should complete all the injections according to the course and she did that. There are people who don’t follow instructions, no matter how many injections they had it becomes useless for them.</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This is because; it does not fulfil the course requirements.</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How many children do you have?</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Sadia</w:t>
            </w:r>
          </w:p>
        </w:tc>
        <w:tc>
          <w:tcPr>
            <w:tcW w:w="6967" w:type="dxa"/>
          </w:tcPr>
          <w:p w:rsidR="00726325" w:rsidRPr="008A45D0" w:rsidRDefault="00726325" w:rsidP="008A45D0">
            <w:r w:rsidRPr="008A45D0">
              <w:t>Two</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Let me tell you that we are doing research on women health issues and for the same reason we are gathering information. Government has trained community mid-wives…. Training includes proper sessions of how a baby should be delivered. So basically our project is to check what problems do they face to approach/reach people and what problems do people face in order to reach them.</w:t>
            </w:r>
          </w:p>
        </w:tc>
        <w:tc>
          <w:tcPr>
            <w:tcW w:w="1334" w:type="dxa"/>
          </w:tcPr>
          <w:p w:rsidR="00726325" w:rsidRPr="008A45D0" w:rsidRDefault="00726325" w:rsidP="008A45D0">
            <w:r w:rsidRPr="008A45D0">
              <w:t>12:00</w:t>
            </w:r>
          </w:p>
          <w:p w:rsidR="00726325" w:rsidRPr="008A45D0" w:rsidRDefault="00726325" w:rsidP="008A45D0">
            <w:r w:rsidRPr="008A45D0">
              <w:t>(2 hrs 30 min)</w:t>
            </w:r>
          </w:p>
        </w:tc>
      </w:tr>
      <w:tr w:rsidR="00726325" w:rsidRPr="008A45D0" w:rsidTr="008A45D0">
        <w:tc>
          <w:tcPr>
            <w:tcW w:w="1275" w:type="dxa"/>
          </w:tcPr>
          <w:p w:rsidR="00726325" w:rsidRPr="008A45D0" w:rsidRDefault="00726325" w:rsidP="008A45D0">
            <w:r w:rsidRPr="008A45D0">
              <w:t>Sadia</w:t>
            </w:r>
          </w:p>
        </w:tc>
        <w:tc>
          <w:tcPr>
            <w:tcW w:w="6967" w:type="dxa"/>
          </w:tcPr>
          <w:p w:rsidR="00726325" w:rsidRPr="008A45D0" w:rsidRDefault="00726325" w:rsidP="008A45D0">
            <w:r w:rsidRPr="008A45D0">
              <w:t>Okay</w:t>
            </w:r>
          </w:p>
        </w:tc>
        <w:tc>
          <w:tcPr>
            <w:tcW w:w="1334" w:type="dxa"/>
          </w:tcPr>
          <w:p w:rsidR="00726325" w:rsidRPr="008A45D0" w:rsidRDefault="00726325" w:rsidP="008A45D0">
            <w:r w:rsidRPr="008A45D0">
              <w:t>9:30-</w:t>
            </w: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For the same reason we are meeting people and we are working in the whole area of “Pind Dadan Khan”(name of place). I have asked Ammara to take me wherever she has done the delivery case,…. so she told me that last month she has done one over here.</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Sadia</w:t>
            </w:r>
          </w:p>
        </w:tc>
        <w:tc>
          <w:tcPr>
            <w:tcW w:w="6967" w:type="dxa"/>
          </w:tcPr>
          <w:p w:rsidR="00726325" w:rsidRPr="008A45D0" w:rsidRDefault="00726325" w:rsidP="008A45D0">
            <w:r w:rsidRPr="008A45D0">
              <w:t>Yes .. okay</w:t>
            </w:r>
          </w:p>
          <w:p w:rsidR="00726325" w:rsidRPr="008A45D0" w:rsidRDefault="00726325" w:rsidP="008A45D0">
            <w:r w:rsidRPr="008A45D0">
              <w:t>She is now 1.5 months old.</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So where was the first baby born?</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Sadia</w:t>
            </w:r>
          </w:p>
        </w:tc>
        <w:tc>
          <w:tcPr>
            <w:tcW w:w="6967" w:type="dxa"/>
          </w:tcPr>
          <w:p w:rsidR="00726325" w:rsidRPr="008A45D0" w:rsidRDefault="00726325" w:rsidP="008A45D0">
            <w:r w:rsidRPr="008A45D0">
              <w:t>The first one was born at “Rwaal factory”</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By a doctor…?</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 .. .. the delivery was done by a doctor.</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Sadia</w:t>
            </w:r>
          </w:p>
        </w:tc>
        <w:tc>
          <w:tcPr>
            <w:tcW w:w="6967" w:type="dxa"/>
          </w:tcPr>
          <w:p w:rsidR="00726325" w:rsidRPr="008A45D0" w:rsidRDefault="00726325" w:rsidP="008A45D0">
            <w:r w:rsidRPr="008A45D0">
              <w:t>Yes …Dr. Shahnaz did that</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She was LHV..</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Is she still here..?</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Sadia</w:t>
            </w:r>
          </w:p>
        </w:tc>
        <w:tc>
          <w:tcPr>
            <w:tcW w:w="6967" w:type="dxa"/>
          </w:tcPr>
          <w:p w:rsidR="00726325" w:rsidRPr="008A45D0" w:rsidRDefault="00726325" w:rsidP="008A45D0">
            <w:r w:rsidRPr="008A45D0">
              <w:t>No she has left now..</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She has moved to “Malikwal”</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So why didn’t you go to “Rwaal Factory” this time… there must be someone else there….</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Sadia</w:t>
            </w:r>
          </w:p>
        </w:tc>
        <w:tc>
          <w:tcPr>
            <w:tcW w:w="6967" w:type="dxa"/>
          </w:tcPr>
          <w:p w:rsidR="00726325" w:rsidRPr="008A45D0" w:rsidRDefault="00726325" w:rsidP="008A45D0">
            <w:r w:rsidRPr="008A45D0">
              <w:t>Yes of course …</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How many children do you have?</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Sadia</w:t>
            </w:r>
          </w:p>
        </w:tc>
        <w:tc>
          <w:tcPr>
            <w:tcW w:w="6967" w:type="dxa"/>
          </w:tcPr>
          <w:p w:rsidR="00726325" w:rsidRPr="008A45D0" w:rsidRDefault="00726325" w:rsidP="008A45D0">
            <w:r w:rsidRPr="008A45D0">
              <w:t>Two… he will be three years old now…</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 so now you had a baby at home…</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Sadia</w:t>
            </w:r>
          </w:p>
        </w:tc>
        <w:tc>
          <w:tcPr>
            <w:tcW w:w="6967" w:type="dxa"/>
          </w:tcPr>
          <w:p w:rsidR="00726325" w:rsidRPr="008A45D0" w:rsidRDefault="00726325" w:rsidP="008A45D0">
            <w:r w:rsidRPr="008A45D0">
              <w:t>Yes</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Why at home? Why didn’t you go to the hospital..?</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Sadia</w:t>
            </w:r>
          </w:p>
        </w:tc>
        <w:tc>
          <w:tcPr>
            <w:tcW w:w="6967" w:type="dxa"/>
          </w:tcPr>
          <w:p w:rsidR="00726325" w:rsidRPr="008A45D0" w:rsidRDefault="00726325" w:rsidP="008A45D0">
            <w:r w:rsidRPr="008A45D0">
              <w:t>It looks easy at home… when we go to the hospital we are always scared of getting any new disease… I feel relieved at home…</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What if situation becomes critical at home…?</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Sadia</w:t>
            </w:r>
          </w:p>
        </w:tc>
        <w:tc>
          <w:tcPr>
            <w:tcW w:w="6967" w:type="dxa"/>
          </w:tcPr>
          <w:p w:rsidR="00726325" w:rsidRPr="008A45D0" w:rsidRDefault="00726325" w:rsidP="008A45D0">
            <w:r w:rsidRPr="008A45D0">
              <w:t>Then we will go to the hospital…what else to do</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 ..so then you will go …</w:t>
            </w:r>
          </w:p>
          <w:p w:rsidR="00726325" w:rsidRPr="008A45D0" w:rsidRDefault="00726325" w:rsidP="008A45D0">
            <w:r w:rsidRPr="008A45D0">
              <w:t>What does your husband do?</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 xml:space="preserve">Sadia </w:t>
            </w:r>
          </w:p>
        </w:tc>
        <w:tc>
          <w:tcPr>
            <w:tcW w:w="6967" w:type="dxa"/>
          </w:tcPr>
          <w:p w:rsidR="00726325" w:rsidRPr="008A45D0" w:rsidRDefault="00726325" w:rsidP="008A45D0">
            <w:r w:rsidRPr="008A45D0">
              <w:t>He works for the factory…in some management department</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Is it like clerical work …?</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Sadia</w:t>
            </w:r>
          </w:p>
        </w:tc>
        <w:tc>
          <w:tcPr>
            <w:tcW w:w="6967" w:type="dxa"/>
          </w:tcPr>
          <w:p w:rsidR="00726325" w:rsidRPr="008A45D0" w:rsidRDefault="00726325" w:rsidP="008A45D0">
            <w:r w:rsidRPr="008A45D0">
              <w:t>Yes…</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As a manager…</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Sadia</w:t>
            </w:r>
          </w:p>
        </w:tc>
        <w:tc>
          <w:tcPr>
            <w:tcW w:w="6967" w:type="dxa"/>
          </w:tcPr>
          <w:p w:rsidR="00726325" w:rsidRPr="008A45D0" w:rsidRDefault="00726325" w:rsidP="008A45D0">
            <w:r w:rsidRPr="008A45D0">
              <w:t>Its like to calculate how much money is in and how much is out or to check how much cement has been used..etc….. is it?</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Oh .. okay ..he manages the figures..</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Sadia</w:t>
            </w:r>
          </w:p>
        </w:tc>
        <w:tc>
          <w:tcPr>
            <w:tcW w:w="6967" w:type="dxa"/>
          </w:tcPr>
          <w:p w:rsidR="00726325" w:rsidRPr="008A45D0" w:rsidRDefault="00726325" w:rsidP="008A45D0">
            <w:r w:rsidRPr="008A45D0">
              <w:t>Yes</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Is that your house..?</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Sadia</w:t>
            </w:r>
          </w:p>
        </w:tc>
        <w:tc>
          <w:tcPr>
            <w:tcW w:w="6967" w:type="dxa"/>
          </w:tcPr>
          <w:p w:rsidR="00726325" w:rsidRPr="008A45D0" w:rsidRDefault="00726325" w:rsidP="008A45D0">
            <w:r w:rsidRPr="008A45D0">
              <w:t>This is my Khala(my mother’s sister)…she has two sons… am the wife of her younger son and my cousin is the wife of older one.</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 so do you live in a joint family system or separately …?</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Sadia</w:t>
            </w:r>
          </w:p>
        </w:tc>
        <w:tc>
          <w:tcPr>
            <w:tcW w:w="6967" w:type="dxa"/>
          </w:tcPr>
          <w:p w:rsidR="00726325" w:rsidRPr="008A45D0" w:rsidRDefault="00726325" w:rsidP="008A45D0">
            <w:r w:rsidRPr="008A45D0">
              <w:t>No not joint family system … she lives in “Misreal”</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You are the younger one…? Mostly in-laws live with the youngest daughter in-law…</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Sadia</w:t>
            </w:r>
          </w:p>
        </w:tc>
        <w:tc>
          <w:tcPr>
            <w:tcW w:w="6967" w:type="dxa"/>
          </w:tcPr>
          <w:p w:rsidR="00726325" w:rsidRPr="008A45D0" w:rsidRDefault="00726325" w:rsidP="008A45D0">
            <w:r w:rsidRPr="008A45D0">
              <w:t>I live with them …children will grow easily as well…</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 xml:space="preserve">Afshan </w:t>
            </w:r>
          </w:p>
        </w:tc>
        <w:tc>
          <w:tcPr>
            <w:tcW w:w="6967" w:type="dxa"/>
          </w:tcPr>
          <w:p w:rsidR="00726325" w:rsidRPr="008A45D0" w:rsidRDefault="00726325" w:rsidP="008A45D0">
            <w:r w:rsidRPr="008A45D0">
              <w:t>It is quite convenient with older people at home…. Especially with young children…it is easy to handle children as well…</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Sadia</w:t>
            </w:r>
          </w:p>
        </w:tc>
        <w:tc>
          <w:tcPr>
            <w:tcW w:w="6967" w:type="dxa"/>
          </w:tcPr>
          <w:p w:rsidR="00726325" w:rsidRPr="008A45D0" w:rsidRDefault="00726325" w:rsidP="008A45D0">
            <w:r w:rsidRPr="008A45D0">
              <w:t>Yes</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How did you know about Ammara?</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Sadia</w:t>
            </w:r>
          </w:p>
        </w:tc>
        <w:tc>
          <w:tcPr>
            <w:tcW w:w="6967" w:type="dxa"/>
          </w:tcPr>
          <w:p w:rsidR="00726325" w:rsidRPr="008A45D0" w:rsidRDefault="00726325" w:rsidP="008A45D0">
            <w:r w:rsidRPr="008A45D0">
              <w:t>She usually visits…</w:t>
            </w:r>
          </w:p>
          <w:p w:rsidR="00726325" w:rsidRPr="008A45D0" w:rsidRDefault="00726325" w:rsidP="008A45D0">
            <w:r w:rsidRPr="008A45D0">
              <w:t>She used to tell all the women here…</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Earlier, I have conducted some health missions as well… she used to come at that time..</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…about what facilities can you get…</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p w:rsidR="00726325" w:rsidRPr="008A45D0" w:rsidRDefault="00726325" w:rsidP="008A45D0">
            <w:r w:rsidRPr="008A45D0">
              <w:t>So you know her from those health missions…</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Sadia</w:t>
            </w:r>
          </w:p>
        </w:tc>
        <w:tc>
          <w:tcPr>
            <w:tcW w:w="6967" w:type="dxa"/>
          </w:tcPr>
          <w:p w:rsidR="00726325" w:rsidRPr="008A45D0" w:rsidRDefault="00726325" w:rsidP="008A45D0">
            <w:r w:rsidRPr="008A45D0">
              <w:t>Yes “Samia” told me and she herself told me as well that they can do this over here…</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Sadia</w:t>
            </w:r>
          </w:p>
        </w:tc>
        <w:tc>
          <w:tcPr>
            <w:tcW w:w="6967" w:type="dxa"/>
          </w:tcPr>
          <w:p w:rsidR="00726325" w:rsidRPr="008A45D0" w:rsidRDefault="00726325" w:rsidP="008A45D0">
            <w:r w:rsidRPr="008A45D0">
              <w:t>She asked me, if I want to go to them or they can come to my place… it was upto me,,?</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At what time did you deliver the baby?</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Sadia</w:t>
            </w:r>
          </w:p>
        </w:tc>
        <w:tc>
          <w:tcPr>
            <w:tcW w:w="6967" w:type="dxa"/>
          </w:tcPr>
          <w:p w:rsidR="00726325" w:rsidRPr="008A45D0" w:rsidRDefault="00726325" w:rsidP="008A45D0">
            <w:r w:rsidRPr="008A45D0">
              <w:t>At 4:00 am in the morning….</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If it is 4:00am in the morning then you must have called her at night.</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They called me 12:00 at night… so I reached around 12:30 to 1:00 then the baby was born at 4:00 a.m. She has the problem of hypertension as well…..</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Oho she has hypertension as well….</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 and secondly they keep jaggery (Gurh- made of sugarcane)…. Dam karwa keh….</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What?</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“Gurh” ….</w:t>
            </w:r>
          </w:p>
          <w:p w:rsidR="00726325" w:rsidRPr="008A45D0" w:rsidRDefault="00726325" w:rsidP="008A45D0">
            <w:r w:rsidRPr="008A45D0">
              <w:t>During the drip they gave her “Gurh”….  then she was feeling sick and when she started vomiting I told them that now I won’t allow you to give her any other thing.</w:t>
            </w:r>
          </w:p>
          <w:p w:rsidR="00726325" w:rsidRPr="008A45D0" w:rsidRDefault="00726325" w:rsidP="008A45D0">
            <w:r w:rsidRPr="008A45D0">
              <w:t>Because of the vomit her Blood Pressure came down a little bit otherwise in pregnancy we can’t control the blood pressure even if you give “Methyldopa”. But her vomit works well for her because her blood pressure was back to normal.</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pPr>
              <w:rPr>
                <w:highlight w:val="yellow"/>
              </w:rPr>
            </w:pPr>
            <w:r w:rsidRPr="008A45D0">
              <w:t>Afshan</w:t>
            </w:r>
          </w:p>
        </w:tc>
        <w:tc>
          <w:tcPr>
            <w:tcW w:w="6967" w:type="dxa"/>
          </w:tcPr>
          <w:p w:rsidR="00726325" w:rsidRPr="008A45D0" w:rsidRDefault="00726325" w:rsidP="008A45D0">
            <w:r w:rsidRPr="008A45D0">
              <w:t>Okay … so as she was hypertensive didn’t you think that there might be a clupture etc …</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 that’s true but since they called me on their own will and secondly her blood pressure never shoots critically high.</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What was the blood pressure?</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Sadia</w:t>
            </w:r>
          </w:p>
        </w:tc>
        <w:tc>
          <w:tcPr>
            <w:tcW w:w="6967" w:type="dxa"/>
          </w:tcPr>
          <w:p w:rsidR="00726325" w:rsidRPr="008A45D0" w:rsidRDefault="00726325" w:rsidP="008A45D0">
            <w:r w:rsidRPr="008A45D0">
              <w:t>Blood pressure was not very high and it remained controlled this time…. They told me that it was 120/160…</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So that is normal</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Sometimes her blood pressure is high even in normal situation.</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Sadia</w:t>
            </w:r>
          </w:p>
        </w:tc>
        <w:tc>
          <w:tcPr>
            <w:tcW w:w="6967" w:type="dxa"/>
          </w:tcPr>
          <w:p w:rsidR="00726325" w:rsidRPr="008A45D0" w:rsidRDefault="00726325" w:rsidP="008A45D0">
            <w:r w:rsidRPr="008A45D0">
              <w:t>They told me to avoid salt and egg and I did the same … because of which it stayed normal this time but when I was pregnant with “Ahmed” at that time it was critically high and for the same reason they were not doing the delivery. Everyone was tense till 8 o’clock in the morning but they told us that nobody will do the case until blood pressure is back to normal.</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 xml:space="preserve">Afshan </w:t>
            </w:r>
          </w:p>
        </w:tc>
        <w:tc>
          <w:tcPr>
            <w:tcW w:w="6967" w:type="dxa"/>
          </w:tcPr>
          <w:p w:rsidR="00726325" w:rsidRPr="008A45D0" w:rsidRDefault="00726325" w:rsidP="008A45D0">
            <w:r w:rsidRPr="008A45D0">
              <w:t>Okay</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Sadia</w:t>
            </w:r>
          </w:p>
        </w:tc>
        <w:tc>
          <w:tcPr>
            <w:tcW w:w="6967" w:type="dxa"/>
          </w:tcPr>
          <w:p w:rsidR="00726325" w:rsidRPr="008A45D0" w:rsidRDefault="00726325" w:rsidP="008A45D0">
            <w:r w:rsidRPr="008A45D0">
              <w:t>Then my aunty(my mother’s sister) said that please do it because we are really tense now…. Because we went there at 4:00 in the evening and it was already 8:00 a.m. … then he was born at 11:00 a.m.</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That woman who is sitting over there is her daughter in-law… her case was a similar one as well …. She went for regular check-ups but in the end the baby was born at home by itself.</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Hallema</w:t>
            </w:r>
          </w:p>
        </w:tc>
        <w:tc>
          <w:tcPr>
            <w:tcW w:w="6967" w:type="dxa"/>
          </w:tcPr>
          <w:p w:rsidR="00726325" w:rsidRPr="008A45D0" w:rsidRDefault="00726325" w:rsidP="008A45D0">
            <w:r w:rsidRPr="008A45D0">
              <w:t>Okay…</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By itself..??</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So who was with her during the delivery?</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Her mother in law</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That’s interesting…</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At that time… I was new to this area and just started working as community mid-wife.</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We used to motivate them to come to us and they did … sometimes I visit them as well</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So why did they deliver the baby at home in the end?</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 xml:space="preserve">When the labour pains started she didn’t tell anyone… and when she told them ……then she delivered the baby by herself ….because she also knows some delivery techniques. </w:t>
            </w:r>
          </w:p>
        </w:tc>
        <w:tc>
          <w:tcPr>
            <w:tcW w:w="1334" w:type="dxa"/>
          </w:tcPr>
          <w:p w:rsidR="00726325" w:rsidRPr="008A45D0" w:rsidRDefault="00726325" w:rsidP="008A45D0"/>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So she delivered the baby by herself..</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So does she works as a “Dai”(untrained mid-wife)</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No not really but if someone needs her help then …..like there was a case in this area….</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Sadia</w:t>
            </w:r>
          </w:p>
        </w:tc>
        <w:tc>
          <w:tcPr>
            <w:tcW w:w="6967" w:type="dxa"/>
          </w:tcPr>
          <w:p w:rsidR="00726325" w:rsidRPr="008A45D0" w:rsidRDefault="00726325" w:rsidP="008A45D0">
            <w:r w:rsidRPr="008A45D0">
              <w:t>There is a baby girl born here just 2-3 days ago…. They didn’t tell anyone  … although we asked her to note the numbers … but they said….</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 I have heard about that one…</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Sadia</w:t>
            </w:r>
          </w:p>
        </w:tc>
        <w:tc>
          <w:tcPr>
            <w:tcW w:w="6967" w:type="dxa"/>
          </w:tcPr>
          <w:p w:rsidR="00726325" w:rsidRPr="008A45D0" w:rsidRDefault="00726325" w:rsidP="008A45D0">
            <w:r w:rsidRPr="008A45D0">
              <w:t>They didn’t tell anyone….. when the baby was born then she told everyone…. And she had three girls already.</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 three girls and this is the fourth one…</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Sadia</w:t>
            </w:r>
          </w:p>
        </w:tc>
        <w:tc>
          <w:tcPr>
            <w:tcW w:w="6967" w:type="dxa"/>
          </w:tcPr>
          <w:p w:rsidR="00726325" w:rsidRPr="008A45D0" w:rsidRDefault="00726325" w:rsidP="008A45D0">
            <w:r w:rsidRPr="008A45D0">
              <w:t>She was so tensed that she didn’t tell anyone otherwise we must have called someone or we can request “Ammara” … but… then aunty went to her place…</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So she helped her after that…</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 she did…</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Sadia</w:t>
            </w:r>
          </w:p>
        </w:tc>
        <w:tc>
          <w:tcPr>
            <w:tcW w:w="6967" w:type="dxa"/>
          </w:tcPr>
          <w:p w:rsidR="00726325" w:rsidRPr="008A45D0" w:rsidRDefault="00726325" w:rsidP="008A45D0">
            <w:r w:rsidRPr="008A45D0">
              <w:t>Baby was delivered already but after that the …..</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 xml:space="preserve">…placenta </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Sadia</w:t>
            </w:r>
          </w:p>
        </w:tc>
        <w:tc>
          <w:tcPr>
            <w:tcW w:w="6967" w:type="dxa"/>
          </w:tcPr>
          <w:p w:rsidR="00726325" w:rsidRPr="008A45D0" w:rsidRDefault="00726325" w:rsidP="008A45D0">
            <w:r w:rsidRPr="008A45D0">
              <w:t>So aunty did …..</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So we should talk to her instead ….</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Sadia</w:t>
            </w:r>
          </w:p>
        </w:tc>
        <w:tc>
          <w:tcPr>
            <w:tcW w:w="6967" w:type="dxa"/>
          </w:tcPr>
          <w:p w:rsidR="00726325" w:rsidRPr="008A45D0" w:rsidRDefault="00726325" w:rsidP="008A45D0">
            <w:r w:rsidRPr="008A45D0">
              <w:t>Aunty …can you come here please…</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I want to talk with you … please come here and sit with me…</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But … dear … neither I know Urdu nor English….</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It doesn’t matter we can talk in your language…..</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Okay then.. but I am illiterate ….</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 xml:space="preserve">It does not matter … your experience matters the most ….. Do they have that much experience?? </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But education makes you a different person….</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But ..listen to me… do they have the experience like you ?</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I took that boy to school but the madam there told me that you should bring him earlier…</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That madam had her nephew with her… I told her that I didn’t bring her earlier because we were waiting for him to finish his toilet training etc..</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Yeah</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She said no but he is over age now….at the same time her nephew wet his pants … so I said now tell me one thing…. you will wash him and clean him because he is your own child but will you clean our children in the same way?...  for the same reason we didn’t come earlier … then she said you are right in that sense.</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Yeah right (while laughing)</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I said the child should be big enough to explain things … we can’t send him to school at a very young age…</w:t>
            </w:r>
          </w:p>
          <w:p w:rsidR="00726325" w:rsidRPr="008A45D0" w:rsidRDefault="00726325" w:rsidP="008A45D0">
            <w:r w:rsidRPr="008A45D0">
              <w:t>There is a difference between uneducated and educated people. Education polishes a person. When we were young there were no schools in “Ghareeb wal”(name of place) but there was one school in “Sahuwal”(name of place) called “Sahuwal School”…. My father (may Allah grant him Jannat) used to say that there is no need to send girls to school but he does take good care of us and we had lots of restrictions…. In our teen age we were not allowed even to visit our relatives.</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Like these days people allow children to go to their relatives if he/she wants to go somewhere…. But while growing up our parents used to say that we should stay at home…</w:t>
            </w:r>
          </w:p>
          <w:p w:rsidR="00726325" w:rsidRPr="008A45D0" w:rsidRDefault="00726325" w:rsidP="008A45D0">
            <w:r w:rsidRPr="008A45D0">
              <w:t>But that’s the right thing if you want your children to grow up as good humans… because in your own house mothers can keep an eye on their children and check them what her son/daughter is doing… they should keep children with them…</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That’s true….</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 xml:space="preserve">When you send your children to someone else’s house then there is a risk involved about his/her upbringing. </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That’s true… how your own parents look after you …no one else can do the same… no matter if they are even your grandparents.</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We used to go to my aunt’s house(my mother’s sister) she had lots of trees around and we used to sit in the shade of those trees… but sometimes when the sunshine is too much then she puts the folding beds in upright position so that we don’t feel hot … she takes good  care of us.  Now she has died (may Allah grant her Jannat) …. We have got cousins but things have changed now….its not the same….</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 xml:space="preserve">Afshan </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They are good … they visit us in six months or a year …. Sometimes they come for 5 min…. sometimes 10 min… even if they stay for the whole day … that’s not enough …then they go back to their own houses….</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That’s true…</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Now tell what would you like to have…?</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 xml:space="preserve">No nothing…. I have heard that you can deliver babies… </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Yes … I can</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That’s what I want to ask that…..</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You are like my own daughter… are you married or single..?</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Single….</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Okay… just dear I am blessed because of my “Murshad”… he told me if I need to go somewhere for this reason …. I should do the Wadhu first … then read the “Darrood Shareef” … then another prayer(DUA)……. He told me that after this wherever you will go it will create convenience and easiness for you to complete the process.</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So I never went without “Wadhu” anywhere … and I am blessed because when I go to someone Allah showers his blessings … I have delivered two babies at a time as well.</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Two babies at a time!!!</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Yes two at a time as well… just because of Allah’s blessing … I have never used any injection or medicine… that’s the truth …. And neither I have ever asked to pay me some money because I did the delivery.</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but …if someone gives it as their own will…then its okay otherwise Allah keeps my children safe …I don’t need anything…. There is no use of greediness … they have to pay for the medicine/injections as well.</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That’s right…</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I can deliver babies but I haven’t done it for my own daughters … they are very dear to me … but then I ask myself what should I do?</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You don’t do it for your own daughter in-laws…..</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No I haven’t ….</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Why is that?</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It is not acceptable to me … as it is a very painful process… so I can’t tolerate that</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But I can tell you if you have twins….. I don’t have any instrument/machine though….</w:t>
            </w:r>
          </w:p>
          <w:p w:rsidR="00726325" w:rsidRPr="008A45D0" w:rsidRDefault="00726325" w:rsidP="008A45D0">
            <w:r w:rsidRPr="008A45D0">
              <w:t>There is a girl in this town ….. she is like my own daughter …I found a boy for her to get married…. They are “Tarkhan” … she came to me and said please rub(Malish) my abdomen … she had  a boy first then a girl… and this was the third pregnancy… I had delivered her first baby as well….</w:t>
            </w:r>
          </w:p>
          <w:p w:rsidR="00726325" w:rsidRPr="008A45D0" w:rsidRDefault="00726325" w:rsidP="008A45D0">
            <w:r w:rsidRPr="008A45D0">
              <w:t>I said that I feel shy now …. since you had two children already</w:t>
            </w:r>
          </w:p>
          <w:p w:rsidR="00726325" w:rsidRPr="008A45D0" w:rsidRDefault="00726325" w:rsidP="008A45D0">
            <w:r w:rsidRPr="008A45D0">
              <w:t>She said that its hard to breath sometimes and the other DAI has confused me…. She went to the hospital … I asked her what did they tell you?.... she said: they say that it is weakness and  gave me injections and tablets. …. Then I told her that you have twins … she asked me how did I know this…. I said I know that you’ve got two babies…</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My neighbour had two babies as well…. And there is another one who had two, son and daughter at a time.</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 its just according to the will of Allah</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So you have delivered two babies at a time…</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Yes with the will of Allah …. I cut the chord ….. and if placenta is not coming out even then I know the kind of problem ….</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If the patient is not delivering placenta… even then you can handle it?</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 xml:space="preserve">W1 </w:t>
            </w:r>
          </w:p>
        </w:tc>
        <w:tc>
          <w:tcPr>
            <w:tcW w:w="6967" w:type="dxa"/>
          </w:tcPr>
          <w:p w:rsidR="00726325" w:rsidRPr="008A45D0" w:rsidRDefault="00726325" w:rsidP="008A45D0">
            <w:r w:rsidRPr="008A45D0">
              <w:t>Yes I can…</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 … so how you do it then?</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We rub the abdomen … some old women tell the patient to cough because when you are coughing you apply force and then it is easy to push and deliver the placenta…</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So it leaves the place because of that force…</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Otherwise when the baby is delivered … it comes back to that place</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It comes out with the baby…..?</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No it doesn’t comes out but just stays on top of the same place… where the baby stays….</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 …that’s fine</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So a clever woman keeps a hand on the chord as well with the baby …because if you pull it, then it is delivered in no time …..but if you have left the chord then it makes a difficult situation.</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Women have died because of that… you should always hold the chord even if the baby is delivered….. and one should hold the abdomen from here… whoever is delivering it ….</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That’s right…</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If you don’t put your hand here then it goes up…</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It goes up!!...</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If the placenta is not delivered then that woman dies….</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 …true</w:t>
            </w:r>
          </w:p>
          <w:p w:rsidR="00726325" w:rsidRPr="008A45D0" w:rsidRDefault="00726325" w:rsidP="008A45D0">
            <w:r w:rsidRPr="008A45D0">
              <w:t>What happened to that case in your neighbours?</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I sleep in this room and my son and daughter in-law sleeps in that other room. My older son has its own house…</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I keep my door shut because of some people(chaudhary’s) …</w:t>
            </w:r>
          </w:p>
          <w:p w:rsidR="00726325" w:rsidRPr="008A45D0" w:rsidRDefault="00726325" w:rsidP="008A45D0">
            <w:r w:rsidRPr="008A45D0">
              <w:t>That girl came here with her unmarried sister and her brother in-laws wife.</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They jumped over you wall??</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Yes she did…. My daughter in-law was awake at that time and was feeding her baby….. she asked her where is aunty?</w:t>
            </w:r>
          </w:p>
          <w:p w:rsidR="00726325" w:rsidRPr="008A45D0" w:rsidRDefault="00726325" w:rsidP="008A45D0">
            <w:r w:rsidRPr="008A45D0">
              <w:t>Then she knocked at my door and said aunty “please come with us”…</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I went to the washroom and did the “Wadhu”…. she was in a rush but I said whatever it is I have to do the Wadhu first…. Then when I came back she said that the baby is already delivered….</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Already…..!!</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 xml:space="preserve">I said you should have told me that earlier …. I would have used less time for Wadhu… when I went there baby was already delivered … her brother in-law’s wife was standing next to her…. I said you already have three daughters ….you should know that …. at least put your hand on your abdomen. </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She didn’t put her hand on her abdomen and when I went there I put my hand…. I said you have delivered the baby ….you should have told them to boil an egg for you or something else… you haven’t done well for yourself….</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Then she said … aunty….</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Why didn’t she tell anyone?</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She didn’t even took the trouser off …. What else should I tell you?</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It is the fourth one …. She should know that…</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It was the fourth one … I said you didn’t do well …. Then I put her baby aside and pulled the chord and put my hand on her abdomen….. with the will of Allah that ended but she had so much bleeding… all my clothes were ruined…</w:t>
            </w:r>
          </w:p>
          <w:p w:rsidR="00726325" w:rsidRPr="008A45D0" w:rsidRDefault="00726325" w:rsidP="008A45D0">
            <w:r w:rsidRPr="008A45D0">
              <w:t>I cut the chord and asked them to take her clothes…. Wiped the space …. Wrapped the baby … didn’t give bath to her because it was very cold…. Asked them to read Azaan in her ear….. then I returned… otherwise I didn’t know what has happened…. Because they are like our brother/sister ….we have close relations with them. Neighbours are like your close relatives.</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That’s true</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I just think about her that she got married and now she had four daughters but Allah takes care of everyone.</w:t>
            </w:r>
          </w:p>
          <w:p w:rsidR="00726325" w:rsidRPr="008A45D0" w:rsidRDefault="00726325" w:rsidP="008A45D0">
            <w:r w:rsidRPr="008A45D0">
              <w:t>She came to me afterwards and said aunty take these Rs.5 … I said no that’s fine…</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“while laughing”</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I said don’t treat me like normal Dai(mid-wives) … she said no aunty but she left that money by force…. Yesterday I went to see her daughter and gave her Rs.200.</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Why did she waited for so long…? She already had three children so didn’t she got it when the pains started….</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What can I say….now</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She didn’t tell anyone….</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There are so many things going on in the house… what should we tell…</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That’s the thing …. I want to know the real truth behind this …that’s why I am asking you again and again</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 xml:space="preserve">Like I am here now… if am unwell then my daughters should look after me…. It’s their duty… but even if they don’t then whatever will happen I have to bear that anyway. </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 She didn’t have any unusual thing… neither a fight nor any other problem…we didn’t hear any such thing…. May be she tried to become clever… so she beard everything in the end.</w:t>
            </w:r>
          </w:p>
        </w:tc>
        <w:tc>
          <w:tcPr>
            <w:tcW w:w="1334" w:type="dxa"/>
          </w:tcPr>
          <w:p w:rsidR="00726325" w:rsidRPr="008A45D0" w:rsidRDefault="00726325" w:rsidP="008A45D0">
            <w:r w:rsidRPr="008A45D0">
              <w:t>-12:35</w:t>
            </w:r>
          </w:p>
          <w:p w:rsidR="00726325" w:rsidRPr="008A45D0" w:rsidRDefault="00726325" w:rsidP="008A45D0">
            <w:r w:rsidRPr="008A45D0">
              <w:t>3hrs 5 min</w:t>
            </w:r>
          </w:p>
        </w:tc>
      </w:tr>
      <w:tr w:rsidR="00726325" w:rsidRPr="008A45D0" w:rsidTr="008A45D0">
        <w:tc>
          <w:tcPr>
            <w:tcW w:w="1275" w:type="dxa"/>
          </w:tcPr>
          <w:p w:rsidR="00726325" w:rsidRPr="008A45D0" w:rsidRDefault="00726325" w:rsidP="008A45D0">
            <w:r w:rsidRPr="008A45D0">
              <w:t>Sadia</w:t>
            </w:r>
          </w:p>
        </w:tc>
        <w:tc>
          <w:tcPr>
            <w:tcW w:w="6967" w:type="dxa"/>
          </w:tcPr>
          <w:p w:rsidR="00726325" w:rsidRPr="008A45D0" w:rsidRDefault="00726325" w:rsidP="008A45D0">
            <w:r w:rsidRPr="008A45D0">
              <w:t>Her older brother in-law’s wife is a very nice person.</w:t>
            </w:r>
          </w:p>
        </w:tc>
        <w:tc>
          <w:tcPr>
            <w:tcW w:w="1334" w:type="dxa"/>
          </w:tcPr>
          <w:p w:rsidR="00726325" w:rsidRPr="008A45D0" w:rsidRDefault="00726325" w:rsidP="008A45D0">
            <w:r w:rsidRPr="008A45D0">
              <w:t>9:30-</w:t>
            </w: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Yes …very nice …. Her children have grown up now.</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What does her husband do?</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After retirement he has got a tractor now.</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Sadia</w:t>
            </w:r>
          </w:p>
        </w:tc>
        <w:tc>
          <w:tcPr>
            <w:tcW w:w="6967" w:type="dxa"/>
          </w:tcPr>
          <w:p w:rsidR="00726325" w:rsidRPr="008A45D0" w:rsidRDefault="00726325" w:rsidP="008A45D0">
            <w:r w:rsidRPr="008A45D0">
              <w:t>In fact it is a trolley tractor.</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Sadia</w:t>
            </w:r>
          </w:p>
        </w:tc>
        <w:tc>
          <w:tcPr>
            <w:tcW w:w="6967" w:type="dxa"/>
          </w:tcPr>
          <w:p w:rsidR="00726325" w:rsidRPr="008A45D0" w:rsidRDefault="00726325" w:rsidP="008A45D0">
            <w:r w:rsidRPr="008A45D0">
              <w:t>From where does she come?</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From Islamabad…</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One of my aunty’s (mother’s sister) daughter works for civil hospital in “Dodheaal”(name of place). Her husband has left her …. She has a daughter as well…. She is a pretty girl like you …. I asked her to get married again but she says that one is enough for me…..they are Raja’s of Dodheaal.</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You don’t need the purse there is some money under my pillow….</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What are you doing… there is no need of anything …we just had breakfast….</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No no …nothing</w:t>
            </w:r>
          </w:p>
          <w:p w:rsidR="00726325" w:rsidRPr="008A45D0" w:rsidRDefault="00726325" w:rsidP="008A45D0">
            <w:r w:rsidRPr="008A45D0">
              <w:t>She is employed in the government hospital… someone helped her to get into the government job…. She does cases as well….now she has done “Hajj” as well….. she is tall like you and very pretty as well…. She says that I can take medicines or injections etc..</w:t>
            </w:r>
          </w:p>
          <w:p w:rsidR="00726325" w:rsidRPr="008A45D0" w:rsidRDefault="00726325" w:rsidP="008A45D0">
            <w:r w:rsidRPr="008A45D0">
              <w:t>Just that …so many things can happen …but there is nothing to hide in it…</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The people that are close to you can do this.</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Islam does not allow Muslims to keep their anger for more than three days and whoever does this is not among us as per Quran. We should not keep anger within ourselves….</w:t>
            </w:r>
          </w:p>
          <w:p w:rsidR="00726325" w:rsidRPr="008A45D0" w:rsidRDefault="00726325" w:rsidP="008A45D0">
            <w:r w:rsidRPr="008A45D0">
              <w:t>Her husband’s sister is very old now… her hair is all white… but she is unmarried…. Till now we have never heard that she had a fight with any of her brother’s wife….. whatever the four brothers earn they give it to their sister.</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Nazar (name of person) has grown old now and has a young son…. Muni’s (name of person) one is a tailor …. We are having great time together… nobody fights…. Why should we say anything if actually there is nothing wrong…. She and her husband are here…that’s it….</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Sadia</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She went for the check-up at daytime to “Dodheaal”… they gave her 26</w:t>
            </w:r>
            <w:r w:rsidRPr="008A45D0">
              <w:rPr>
                <w:vertAlign w:val="superscript"/>
              </w:rPr>
              <w:t>th</w:t>
            </w:r>
            <w:r w:rsidRPr="008A45D0">
              <w:t xml:space="preserve"> or 27</w:t>
            </w:r>
            <w:r w:rsidRPr="008A45D0">
              <w:rPr>
                <w:vertAlign w:val="superscript"/>
              </w:rPr>
              <w:t>th</w:t>
            </w:r>
            <w:r w:rsidRPr="008A45D0">
              <w:t xml:space="preserve"> date of this month…. That day it was 24</w:t>
            </w:r>
            <w:r w:rsidRPr="008A45D0">
              <w:rPr>
                <w:vertAlign w:val="superscript"/>
              </w:rPr>
              <w:t>th</w:t>
            </w:r>
            <w:r w:rsidRPr="008A45D0">
              <w:t xml:space="preserve"> I think…may be….</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Is it day before yesterday…?</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pPr>
              <w:rPr>
                <w:highlight w:val="yellow"/>
              </w:rPr>
            </w:pPr>
            <w:r w:rsidRPr="008A45D0">
              <w:t>The baby was born already…. and I finished around 3:00 a.m….. the baby must be born around 2:00a.m…. so when she went for the check-up then was there any “Pardah” left.</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pPr>
              <w:rPr>
                <w:highlight w:val="yellow"/>
              </w:rPr>
            </w:pPr>
            <w:r w:rsidRPr="008A45D0">
              <w:t>Yes …even I didn’t get this thing…. You know your tummy grows so big that it is easily visible that you are pregnant…. So how can you hide that….</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Yes …</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And what’s the point of hiding it when she was about to deliver the baby …what if she dies…??</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That’s the thing</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And now what she has done with herself … what if you were not at home at that time… she and her baby would have died….</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Yes … that’s the thing… the girls that were around her were shivering due to tension that God knows what will happen next…. That now the baby is born but…..they were talking to each other that what has he done with us…. Brother why didn’t you tell us…he went outside when the baby was born….</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Oh … so her husband was with her….</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Yes he was with her… but senseless people do such things….</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So her husband didn’t tell anyone …that why is she having so much pain?</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Sadia</w:t>
            </w:r>
          </w:p>
        </w:tc>
        <w:tc>
          <w:tcPr>
            <w:tcW w:w="6967" w:type="dxa"/>
          </w:tcPr>
          <w:p w:rsidR="00726325" w:rsidRPr="008A45D0" w:rsidRDefault="00726325" w:rsidP="008A45D0">
            <w:r w:rsidRPr="008A45D0">
              <w:t>He was lying next to her when the baby was born he just went outside.</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Look at him….</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That’s strange ….</w:t>
            </w:r>
          </w:p>
          <w:p w:rsidR="00726325" w:rsidRPr="008A45D0" w:rsidRDefault="00726325" w:rsidP="008A45D0">
            <w:r w:rsidRPr="008A45D0">
              <w:t>I really want to go and see that lady…</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 xml:space="preserve">Yes we can check ….she lives at next door </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Haleema</w:t>
            </w:r>
          </w:p>
        </w:tc>
        <w:tc>
          <w:tcPr>
            <w:tcW w:w="6967" w:type="dxa"/>
          </w:tcPr>
          <w:p w:rsidR="00726325" w:rsidRPr="008A45D0" w:rsidRDefault="00726325" w:rsidP="008A45D0">
            <w:r w:rsidRPr="008A45D0">
              <w:t>So her husband didn’t come to take you….</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Sadia</w:t>
            </w:r>
          </w:p>
        </w:tc>
        <w:tc>
          <w:tcPr>
            <w:tcW w:w="6967" w:type="dxa"/>
          </w:tcPr>
          <w:p w:rsidR="00726325" w:rsidRPr="008A45D0" w:rsidRDefault="00726325" w:rsidP="008A45D0">
            <w:r w:rsidRPr="008A45D0">
              <w:t>His brother’s daughter came..</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Haleema</w:t>
            </w:r>
          </w:p>
        </w:tc>
        <w:tc>
          <w:tcPr>
            <w:tcW w:w="6967" w:type="dxa"/>
          </w:tcPr>
          <w:p w:rsidR="00726325" w:rsidRPr="008A45D0" w:rsidRDefault="00726325" w:rsidP="008A45D0">
            <w:r w:rsidRPr="008A45D0">
              <w:t>So the husband stayed at home…</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When he was there he should have came to request you.</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Anyway …leave it</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He must be like her as well…</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He must have thought that they themselves could do it …</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He is a weird man…. if he wanted to do it himself …he should take care of it till end…</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 xml:space="preserve">You see camels are very tall …and they are very proud of that feature…. once a camel got stuck in a tall tree… he tried a lot but couldn’t get rid of it then a mouse came and set him free….. so her husband is like that camel when he got stuck then he thought of sharing it with some friends. </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Yeah there should be someone close enough…</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That’s it… otherwise they are self sufficient to fulfil their needs …. They have got everything ….. they are Christian though</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Are they Christian?</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 xml:space="preserve">Yes but they have got everything …. Tractor trolleys and cars etc……they’ve got everything  </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Sadia</w:t>
            </w:r>
          </w:p>
        </w:tc>
        <w:tc>
          <w:tcPr>
            <w:tcW w:w="6967" w:type="dxa"/>
          </w:tcPr>
          <w:p w:rsidR="00726325" w:rsidRPr="008A45D0" w:rsidRDefault="00726325" w:rsidP="008A45D0">
            <w:r w:rsidRPr="008A45D0">
              <w:t>….of every kind….</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 xml:space="preserve">They are land owners as well…. </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Sadia</w:t>
            </w:r>
          </w:p>
        </w:tc>
        <w:tc>
          <w:tcPr>
            <w:tcW w:w="6967" w:type="dxa"/>
          </w:tcPr>
          <w:p w:rsidR="00726325" w:rsidRPr="008A45D0" w:rsidRDefault="00726325" w:rsidP="008A45D0">
            <w:r w:rsidRPr="008A45D0">
              <w:t>They have got so many guests all the time…</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Bed and board also increases the costs…</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Because of so many guests all the time …. It’s hard to save money for them…..</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Why not… four of them are earning…</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You tell what do you want to say …why did you call me?</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No … nothing ….  I don’t want to say anything…</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You are just asking this from us</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 we could not understand things as you older people know them.</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Dear …should I tell you something?</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 of course</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When I just see a person no matter whoever he/she is… I can judge them …. Or if a woman is here and is pregnant…. I can tell how long is the pregnancy? … or if she is not well or if everything is alright. Now … lets take her case … she is like my daughter she had a pregnancy which ended in abortion. Her mother said we should take her to a woman near “Saidpur”(name of place) …. I was hesitating to ask her directly… it was a hot day of summer and we took her older son as well who was just 10months old.</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c>
          <w:tcPr>
            <w:tcW w:w="1275" w:type="dxa"/>
          </w:tcPr>
          <w:p w:rsidR="00726325" w:rsidRPr="008A45D0" w:rsidRDefault="00726325" w:rsidP="008A45D0">
            <w:r w:rsidRPr="008A45D0">
              <w:t>W1</w:t>
            </w:r>
          </w:p>
        </w:tc>
        <w:tc>
          <w:tcPr>
            <w:tcW w:w="6967" w:type="dxa"/>
          </w:tcPr>
          <w:p w:rsidR="00726325" w:rsidRPr="008A45D0" w:rsidRDefault="00726325" w:rsidP="008A45D0">
            <w:r w:rsidRPr="008A45D0">
              <w:t xml:space="preserve">…my grandson …. I asked him to get ready …. She was a DAI (midwife) as well…. She said we have got our mother’s relatives there as well…. In Jalalpur Sharif(name of place) ….my mother’s sister lives there as well…. I said to my aunty (khala) I came here to see you… she said okay…. She has one son only…. And she had five or six grandsons and three granddaughters….    </w:t>
            </w:r>
          </w:p>
          <w:p w:rsidR="00726325" w:rsidRPr="008A45D0" w:rsidRDefault="00726325" w:rsidP="008A45D0">
            <w:r w:rsidRPr="008A45D0">
              <w:t>She asked her to lie down and she checked her …. She said that it is the third month of your daughter in-law …. Further she added that I don’t prescribe medicines but wait until you have a miscarriage.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 xml:space="preserve">…and she said stop giving mother’s feed to the other one… I said why is that….  When we returned I asked her not to abort your baby and if you want to don’t breast feed your other child… we’ve got buffalos for it or otherwise he can go for the carton packs… but don’t abort your baby ….then Allah blessed her with a baby boy …after that a girl….. just that I hesitate in asking people but we can tell if something is going wrong…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I hesitate in asking them …but Allah knows all that if a girl of this age is not having regular periods then something is going wrong.</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And periods do not stop in this age…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When there is a problem only then they stop… if a girl or boy has made a mistake only then they stop …otherwise before the age of 50 they never stop….</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After 50 the bleeding stops but if a lady is 25 years old or 26 years old and people say that they have stopped then it is a lie. There is some problem with that woman.</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If they meet an unknown man …and something happens…then they have created a problem for themselves…. Young girls and women take bath but we village women don’t say that we are having menses ….we just don’t take bath… because at that time of month the body is more likely to attract cold etc… as you know the body doesn’t stay like normal….</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Women don’t care for themselves and create problems for themselves… sometimes because of that you can’t have children.</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So they do wrong to themselves … if they don’t care at that time.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 that’s true…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I have seen that myself…. One of my cousins she used jump in water while washing clothes in a pool ….. Villages have pools for washing but in cities they don’t have any pools…… so even while she was having periods she used to jump in the same way …then she had her children after eight years….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Oho …is it?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Yes …then she had her first child after eight years.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W2</w:t>
            </w:r>
          </w:p>
        </w:tc>
        <w:tc>
          <w:tcPr>
            <w:tcW w:w="6967" w:type="dxa"/>
          </w:tcPr>
          <w:p w:rsidR="00726325" w:rsidRPr="008A45D0" w:rsidRDefault="00726325" w:rsidP="008A45D0">
            <w:r w:rsidRPr="008A45D0">
              <w:t>Now we are five sisters and three brothers (while laughing)</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The lot came at once then…..</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There is a Darbar near us …I get something from there so that may Allah give children to my brother as well…then they had their first baby girl….</w:t>
            </w:r>
          </w:p>
          <w:p w:rsidR="00726325" w:rsidRPr="008A45D0" w:rsidRDefault="00726325" w:rsidP="008A45D0">
            <w:r w:rsidRPr="008A45D0">
              <w:t>In olden days even if a woman has not conceived in first few years she does conceive later on ….but now it is near to impossible… if a woman didn’t conceive in first few years she can’t have children after that.</w:t>
            </w:r>
          </w:p>
          <w:p w:rsidR="00726325" w:rsidRPr="008A45D0" w:rsidRDefault="00726325" w:rsidP="008A45D0">
            <w:r w:rsidRPr="008A45D0">
              <w:t>There are two women in my neighbour they don’t have any children … after them my children got married and they have got this boy and a girl but they didn’t have any….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The other was from Malikwal…</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Its been 2-3 years to her as well…but she neither had any children</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Adeela…?</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This is a problem…</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Tahira hasn’t got children as well…</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Two brothers got married both don’t have any children…</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W2</w:t>
            </w:r>
          </w:p>
        </w:tc>
        <w:tc>
          <w:tcPr>
            <w:tcW w:w="6967" w:type="dxa"/>
          </w:tcPr>
          <w:p w:rsidR="00726325" w:rsidRPr="008A45D0" w:rsidRDefault="00726325" w:rsidP="008A45D0">
            <w:r w:rsidRPr="008A45D0">
              <w:t>…they have been to doctors as well in Pindi (name of city)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They have done so many treatments that I can’t remember the names of them …they have checked all their body systems… but of no use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W2</w:t>
            </w:r>
          </w:p>
        </w:tc>
        <w:tc>
          <w:tcPr>
            <w:tcW w:w="6967" w:type="dxa"/>
          </w:tcPr>
          <w:p w:rsidR="00726325" w:rsidRPr="008A45D0" w:rsidRDefault="00726325" w:rsidP="008A45D0">
            <w:r w:rsidRPr="008A45D0">
              <w:t>Some people say that some men….</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Allah knows better if there is a problem with women or men…</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Haleema</w:t>
            </w:r>
          </w:p>
        </w:tc>
        <w:tc>
          <w:tcPr>
            <w:tcW w:w="6967" w:type="dxa"/>
          </w:tcPr>
          <w:p w:rsidR="00726325" w:rsidRPr="008A45D0" w:rsidRDefault="00726325" w:rsidP="008A45D0">
            <w:r w:rsidRPr="008A45D0">
              <w:t>Yes only Allah knows better…</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 xml:space="preserve">Some people have less resources but so many children that its hard to facilitate every child…. In old days people could raise ten children …we were six brothers and two sisters.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My mother gave birth to so many children though our two brothers died as well…..but these days after three children they say that they are more than enough.</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 ten children…..</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Its not good if you don’t conceive just because of budget problem …. Because it keeps on going from other sources….you can’t save them anyway……….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I don’t drink tea….</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Okay …then have some biscuits or tell me if you like a glass of milk.</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No…</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You are not coming to my house again anyway…</w:t>
            </w:r>
            <w:r w:rsidRPr="008A45D0">
              <w:sym w:font="Wingdings" w:char="F04A"/>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W2</w:t>
            </w:r>
          </w:p>
        </w:tc>
        <w:tc>
          <w:tcPr>
            <w:tcW w:w="6967" w:type="dxa"/>
          </w:tcPr>
          <w:p w:rsidR="00726325" w:rsidRPr="008A45D0" w:rsidRDefault="00726325" w:rsidP="008A45D0">
            <w:r w:rsidRPr="008A45D0">
              <w:t>Our uncle got married near Gujrat (name of place)… and their wives talk like you.</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Is it? …okay (while laughing)…but I am from “Potohar”</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 xml:space="preserve">Pindi and Potohar are alike.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I speak “Potohari” language.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How many deliveries have you done till now?</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I can’t remember…</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Yeah…. My brother’s children…. My own kids…. And deliveries of my in-laws…</w:t>
            </w:r>
          </w:p>
          <w:p w:rsidR="00726325" w:rsidRPr="008A45D0" w:rsidRDefault="00726325" w:rsidP="008A45D0">
            <w:r w:rsidRPr="008A45D0">
              <w:t>One of my sister in-law got ill during her seventh month… we couldn’t understand anything …. She started having the labour pains …. and the baby’s hand came out…..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Oh no….</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There was a woman from “Sahilwaal”… her name is “Sardar” and she is a goldsmith …. We called her…. She delivered the baby in seventh month …then our nephew was born …then our niece was born in seventh month and another niece after that…so in total she had three children.</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When the hand came out first then how did she delivered the baby?....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 xml:space="preserve">She pushed the hand back ….and set the position of baby….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…by putting her hand inside?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No… she pushed baby’s hand inside ….and put her hand on the mother’s tummy and moved the baby….and the baby moved to the correct position…</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 xml:space="preserve">Then the baby was delivered …. She first pushed the baby’s hand inside…in front of me…. Some people are very witty and take the right decision ….now they use medicines and injections….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In such cases there is a risk for placenta as well….</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Yeah….the baby could stuck…. Anything can happen in such cases…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 xml:space="preserve">Now they put a cut and take the baby out…but at that time people used to do such things…. </w:t>
            </w:r>
          </w:p>
          <w:p w:rsidR="00726325" w:rsidRPr="008A45D0" w:rsidRDefault="00726325" w:rsidP="008A45D0">
            <w:r w:rsidRPr="008A45D0">
              <w:t>Let me tell you another thing…. My mother had a good tall height….during her pregnancy …. there was a wedding of her only nephew…so my father and uncles said that she should not attend the wedding because of her pregnancy and my mother agreed.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My mother asked her neighbours to give her a horse ….. they asked her why do you need the horse…she said that she wants to take it to “Timber”(name of village)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Timber is a village….they said okay no problem…. My nephew sat with her and they went to timber…</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She enjoyed there and sang songs etc… when the function ended …. Her labour pains started….and then she said that we should go back on the same horse because I am not well….</w:t>
            </w:r>
          </w:p>
          <w:p w:rsidR="00726325" w:rsidRPr="008A45D0" w:rsidRDefault="00726325" w:rsidP="008A45D0">
            <w:r w:rsidRPr="008A45D0">
              <w:t>When my father heard that he asked some people to clear the room…..and he took my mother inside and said stay there till the baby is born….I asked  you not to come here but you didn’t listen to me …now stay in the room …that’s it……and so our brother was born there….</w:t>
            </w:r>
          </w:p>
          <w:p w:rsidR="00726325" w:rsidRPr="008A45D0" w:rsidRDefault="00726325" w:rsidP="008A45D0">
            <w:r w:rsidRPr="008A45D0">
              <w:t>Our neighbours named him “Mela”…. They were our elders as well…</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“Mela”</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Yes Mela</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W2</w:t>
            </w:r>
          </w:p>
        </w:tc>
        <w:tc>
          <w:tcPr>
            <w:tcW w:w="6967" w:type="dxa"/>
          </w:tcPr>
          <w:p w:rsidR="00726325" w:rsidRPr="008A45D0" w:rsidRDefault="00726325" w:rsidP="008A45D0">
            <w:r w:rsidRPr="008A45D0">
              <w:t>His name is “Muhammad Shareef” but nick name was “Mela”</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 xml:space="preserve">They used to call him “Mela” …. Some women insist that they have to go with others……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Nobody knows the will of Allah</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W2</w:t>
            </w:r>
          </w:p>
        </w:tc>
        <w:tc>
          <w:tcPr>
            <w:tcW w:w="6967" w:type="dxa"/>
          </w:tcPr>
          <w:p w:rsidR="00726325" w:rsidRPr="008A45D0" w:rsidRDefault="00726325" w:rsidP="008A45D0">
            <w:r w:rsidRPr="008A45D0">
              <w:t>Our mother used to do the deliveries as well….</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W2</w:t>
            </w:r>
          </w:p>
        </w:tc>
        <w:tc>
          <w:tcPr>
            <w:tcW w:w="6967" w:type="dxa"/>
          </w:tcPr>
          <w:p w:rsidR="00726325" w:rsidRPr="008A45D0" w:rsidRDefault="00726325" w:rsidP="008A45D0">
            <w:r w:rsidRPr="008A45D0">
              <w:t>She used to do the deliveries ….. so she must know about that and even then she insisted to go and fall ill there…..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Take something dear….</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No thank you I don’t drink tea….</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That’s why you complexion glows…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Smiled…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If you drink tea your complexion becomes dark….</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I was very worried at  the time this girl…because my daughter is too skinny….so it is hard for her to tolerate pains….</w:t>
            </w:r>
          </w:p>
          <w:p w:rsidR="00726325" w:rsidRPr="008A45D0" w:rsidRDefault="00726325" w:rsidP="008A45D0">
            <w:r w:rsidRPr="008A45D0">
              <w:t>I know it is hard to give birth to a baby ….but may be injection could create ease for her……</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W2</w:t>
            </w:r>
          </w:p>
        </w:tc>
        <w:tc>
          <w:tcPr>
            <w:tcW w:w="6967" w:type="dxa"/>
          </w:tcPr>
          <w:p w:rsidR="00726325" w:rsidRPr="008A45D0" w:rsidRDefault="00726325" w:rsidP="008A45D0">
            <w:r w:rsidRPr="008A45D0">
              <w:t>Ammara said to call her when required….but I fall ill at night time ….when I was in pains …I told my aunty (phupo) and she told about a lady in neighbours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Our babies are very healthy when they are born…</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W2</w:t>
            </w:r>
          </w:p>
        </w:tc>
        <w:tc>
          <w:tcPr>
            <w:tcW w:w="6967" w:type="dxa"/>
          </w:tcPr>
          <w:p w:rsidR="00726325" w:rsidRPr="008A45D0" w:rsidRDefault="00726325" w:rsidP="008A45D0">
            <w:r w:rsidRPr="008A45D0">
              <w:t>Ammara was a bit upset with me then…</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They eat well so the new born babies are very healthy….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W2</w:t>
            </w:r>
          </w:p>
        </w:tc>
        <w:tc>
          <w:tcPr>
            <w:tcW w:w="6967" w:type="dxa"/>
          </w:tcPr>
          <w:p w:rsidR="00726325" w:rsidRPr="008A45D0" w:rsidRDefault="00726325" w:rsidP="008A45D0">
            <w:r w:rsidRPr="008A45D0">
              <w:t xml:space="preserve">But whatever I eat …..I remain the same …my babies were healthy though…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When this baby was born …she was a very healthy baby as well.</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She also kept eating no matter what it is….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W2</w:t>
            </w:r>
          </w:p>
        </w:tc>
        <w:tc>
          <w:tcPr>
            <w:tcW w:w="6967" w:type="dxa"/>
          </w:tcPr>
          <w:p w:rsidR="00726325" w:rsidRPr="008A45D0" w:rsidRDefault="00726325" w:rsidP="008A45D0">
            <w:r w:rsidRPr="008A45D0">
              <w:t>Then Ammara was angry with us …but we said that next with the will of Allah , we will call her….then this time we called her for Sadia</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They called in the evening first ….because women don’t go against the date of ultrasound……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Listen to me dear ….my daughter in-law has four children …and she had two….I never went for any ultra sound….I have a  firm believe on Allah ….he can do good in any situation….</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Allah can do everything….there was a woman here….and it was moon eclipse….. her baby was about to born…. But her opening was completely blocked ….DAI/midwives kept on trying but it was of no use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Oh no… then…</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It was the knot of moon eclipse….. then she had  a baby girl with operation…. And she did that after this….</w:t>
            </w:r>
          </w:p>
          <w:p w:rsidR="00726325" w:rsidRPr="008A45D0" w:rsidRDefault="00726325" w:rsidP="008A45D0">
            <w:r w:rsidRPr="008A45D0">
              <w:t>That’s why I never went for ultrasound because whatever it is Allah knows better…. Allah is kind and merciful …. Only He knows whether it’s a boy or girl. Whatever it is it is with the will of Allah…</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 …of course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For the same reason I didn’t make special clothes for the baby…. Everything is available at that time….either you want then for a boy or a girl….Allah knows everything…what if the baby dies….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That’s true….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Just leave it on Allah …whatever he gives…..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So do people go for ultrasound in order to check if it is a boy or a girl?</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 xml:space="preserve">Yes they go for this reason as well…. And Dai tells it in the end if the baby is upside down or anything else…but with ultrasound you can know this at an early stage …so that it creates tension from the beginning….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W2</w:t>
            </w:r>
          </w:p>
        </w:tc>
        <w:tc>
          <w:tcPr>
            <w:tcW w:w="6967" w:type="dxa"/>
          </w:tcPr>
          <w:p w:rsidR="00726325" w:rsidRPr="008A45D0" w:rsidRDefault="00726325" w:rsidP="008A45D0">
            <w:r w:rsidRPr="008A45D0">
              <w:t>Some people say that …they don’t want daughters….so</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Yes …that’s true…there are such people as well…</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Yes…so when such people go for ultrasound and were told that it’s a girl …then do they further go for abortion as well?</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Yes …they do abortion as well….</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W2</w:t>
            </w:r>
          </w:p>
        </w:tc>
        <w:tc>
          <w:tcPr>
            <w:tcW w:w="6967" w:type="dxa"/>
          </w:tcPr>
          <w:p w:rsidR="00726325" w:rsidRPr="008A45D0" w:rsidRDefault="00726325" w:rsidP="008A45D0">
            <w:r w:rsidRPr="008A45D0">
              <w:t>People are not alike....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So they do go for abortion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W2</w:t>
            </w:r>
          </w:p>
        </w:tc>
        <w:tc>
          <w:tcPr>
            <w:tcW w:w="6967" w:type="dxa"/>
          </w:tcPr>
          <w:p w:rsidR="00726325" w:rsidRPr="008A45D0" w:rsidRDefault="00726325" w:rsidP="008A45D0">
            <w:r w:rsidRPr="008A45D0">
              <w:t>Every day we read such things in the newspaper….</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We regularly get newspaper …so we read it daily ….I can’t read but they can read it for me….</w:t>
            </w:r>
          </w:p>
          <w:p w:rsidR="00726325" w:rsidRPr="008A45D0" w:rsidRDefault="00726325" w:rsidP="008A45D0">
            <w:r w:rsidRPr="008A45D0">
              <w:t>Am such a simple person that we’ve four phone sets in our house but I don’t know how to answer or call….</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(Smiled)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Once I was in so much difficulty because of this …then I realised that I should have learned little bit how to make  a call …because I am not that illiterate that I can’t read anything…I know how to read Quran….</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 …at least you should know how to use so that you can use it at the time of emergency or if you need to call someone…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That’s what I thought ….I did so wrong….</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 xml:space="preserve">But let me tell you one thing uneducated people are better than educated ones because they are more clever and intelligent than them.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How is that??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Like some people don’t know when they start talking…..</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That what should they say and what not…..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In that situation educated person becomes stupid….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That’s true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There is nothing to lie about …an uneducated person can be right … u must have heard this that when an educated person is wrong then they say …. They are like animals…..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You are right…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Every person should know how to respect elders and be patient to young ones….. they should give respect to parents and take care of little ones….should say the right thing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To say something that is not good for the other person or back biting is very bad….I don’t like such things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I had a good time….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 xml:space="preserve">That’s true the way you call someone or the way you talk to them shows your manners….and that’s what is important to others …what else they want….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It shouldn’t be the case that educated person stays in his pride.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(smiled)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That’s why I was sitting there because I know you were talking in Urdu …but when you came I realised that you know Potohari…..</w:t>
            </w:r>
          </w:p>
          <w:p w:rsidR="00726325" w:rsidRPr="008A45D0" w:rsidRDefault="00726325" w:rsidP="008A45D0">
            <w:r w:rsidRPr="008A45D0">
              <w:t xml:space="preserve">I have visited Pindi several times…my brother lives there…. I have been to “Faislabad”….”Okara”… and so many places …so I know from which area you belong to…..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You can’t gain knowledge as it is, but with the growing age…..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 xml:space="preserve">It is not easy to gain that knowledge …it’s a hard task…. </w:t>
            </w:r>
          </w:p>
          <w:p w:rsidR="00726325" w:rsidRPr="008A45D0" w:rsidRDefault="00726325" w:rsidP="008A45D0">
            <w:r w:rsidRPr="008A45D0">
              <w:t>I used to have  a neighbour …she came to me and said I didn’t know that you can rub neck as well…..I said I’ll tell you medicine just use that…. She said okay….. I asked her to powder the small chillies…take butter oil… and boil one cup of milk…and put some sugar in it….when the milk is hot put 1.5 spoon of butter oil…and then the small chillies….. I asked her to take 2-3 sips at night before sleeping and do tell me about it…. Ammara ….she couldn’t even speak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Is it??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She said I didn’t know about you ….”Safdar” takes me to doctor everyday and they give me injection… I didn’t know what to do… doctors were saying that the throat has some problem and I have cancer…..</w:t>
            </w:r>
          </w:p>
          <w:p w:rsidR="00726325" w:rsidRPr="008A45D0" w:rsidRDefault="00726325" w:rsidP="008A45D0">
            <w:r w:rsidRPr="008A45D0">
              <w:t>They make it cancer with these medicines…if you don’t apply these home remedies then for sure you will have cancer….</w:t>
            </w:r>
          </w:p>
          <w:p w:rsidR="00726325" w:rsidRPr="008A45D0" w:rsidRDefault="00726325" w:rsidP="008A45D0">
            <w:r w:rsidRPr="008A45D0">
              <w:t>Doctors just give injections …that’s it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 they don’t have these home remedies….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 xml:space="preserve">I have diabetes ….my son brought “TUMEY” from “Isakhail(name of place)”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From the area of “Mianwali”(name of place) we can get “green Tumey” ….and then “bhuney huey chaney” …..my husband used to get these…. along with apples and peaches ….</w:t>
            </w:r>
          </w:p>
          <w:p w:rsidR="00726325" w:rsidRPr="008A45D0" w:rsidRDefault="00726325" w:rsidP="008A45D0">
            <w:r w:rsidRPr="008A45D0">
              <w:t>One day I said that I don’t want to eat the peaches etc….</w:t>
            </w:r>
          </w:p>
          <w:p w:rsidR="00726325" w:rsidRPr="008A45D0" w:rsidRDefault="00726325" w:rsidP="008A45D0">
            <w:r w:rsidRPr="008A45D0">
              <w:t>Naeem said you can’t eat chicken, potato or cauliflower….. I was in a very bad mood ….so I said then bring me packets of “chaney” …I will eat then and drink water over it …that’s it….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tc>
        <w:tc>
          <w:tcPr>
            <w:tcW w:w="6967" w:type="dxa"/>
          </w:tcPr>
          <w:p w:rsidR="00726325" w:rsidRPr="008A45D0" w:rsidRDefault="00726325" w:rsidP="008A45D0">
            <w:r w:rsidRPr="008A45D0">
              <w:t>(Ammara and Sadia started laughing)</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That if I can’t eat chapatti, potato or cauliflower….</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Am I a horse or what…..(while laughing)</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It was good though for diabetes…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Sadia</w:t>
            </w:r>
          </w:p>
        </w:tc>
        <w:tc>
          <w:tcPr>
            <w:tcW w:w="6967" w:type="dxa"/>
          </w:tcPr>
          <w:p w:rsidR="00726325" w:rsidRPr="008A45D0" w:rsidRDefault="00726325" w:rsidP="008A45D0">
            <w:r w:rsidRPr="008A45D0">
              <w:t>But that lowered the sugar level….</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They said that your sugar will stay controlled with this…</w:t>
            </w:r>
          </w:p>
          <w:p w:rsidR="00726325" w:rsidRPr="008A45D0" w:rsidRDefault="00726325" w:rsidP="008A45D0">
            <w:r w:rsidRPr="008A45D0">
              <w:t>I said …how will I live if I can’t eat anything….?</w:t>
            </w:r>
          </w:p>
          <w:p w:rsidR="00726325" w:rsidRPr="008A45D0" w:rsidRDefault="00726325" w:rsidP="008A45D0">
            <w:r w:rsidRPr="008A45D0">
              <w:t>Then I said bring 5kg of it …I will eat it and have water after that….you may save chapattis and everything….</w:t>
            </w:r>
          </w:p>
          <w:p w:rsidR="00726325" w:rsidRPr="008A45D0" w:rsidRDefault="00726325" w:rsidP="008A45D0">
            <w:r w:rsidRPr="008A45D0">
              <w:t>Then my sons used to laugh at me….</w:t>
            </w:r>
          </w:p>
          <w:p w:rsidR="00726325" w:rsidRPr="008A45D0" w:rsidRDefault="00726325" w:rsidP="008A45D0">
            <w:r w:rsidRPr="008A45D0">
              <w:t>Then my son brings juice of peach and grapes…..</w:t>
            </w:r>
          </w:p>
          <w:p w:rsidR="00726325" w:rsidRPr="008A45D0" w:rsidRDefault="00726325" w:rsidP="008A45D0">
            <w:r w:rsidRPr="008A45D0">
              <w:t>I said I hate eating them and now you got the juice as well…</w:t>
            </w:r>
          </w:p>
          <w:p w:rsidR="00726325" w:rsidRPr="008A45D0" w:rsidRDefault="00726325" w:rsidP="008A45D0">
            <w:r w:rsidRPr="008A45D0">
              <w:t>He said…mum it is good for your health….</w:t>
            </w:r>
          </w:p>
          <w:p w:rsidR="00726325" w:rsidRPr="008A45D0" w:rsidRDefault="00726325" w:rsidP="008A45D0">
            <w:r w:rsidRPr="008A45D0">
              <w:t>Then when I went to PD Khan (name of place).. I thought to get it checked from a laboratory…. There is Dr. Khalid over there…he is from “Jalalpur” (name of place)….he said that I don’t have diabetes and he gave me some multi vitamins etc…</w:t>
            </w:r>
          </w:p>
          <w:p w:rsidR="00726325" w:rsidRPr="008A45D0" w:rsidRDefault="00726325" w:rsidP="008A45D0"/>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W2</w:t>
            </w:r>
          </w:p>
        </w:tc>
        <w:tc>
          <w:tcPr>
            <w:tcW w:w="6967" w:type="dxa"/>
          </w:tcPr>
          <w:p w:rsidR="00726325" w:rsidRPr="008A45D0" w:rsidRDefault="00726325" w:rsidP="008A45D0">
            <w:r w:rsidRPr="008A45D0">
              <w:t>We had a false impression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So you haven’t checked it earlier….just assumed that you have diabetes…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 xml:space="preserve">W2 </w:t>
            </w:r>
          </w:p>
        </w:tc>
        <w:tc>
          <w:tcPr>
            <w:tcW w:w="6967" w:type="dxa"/>
          </w:tcPr>
          <w:p w:rsidR="00726325" w:rsidRPr="008A45D0" w:rsidRDefault="00726325" w:rsidP="008A45D0">
            <w:r w:rsidRPr="008A45D0">
              <w:t>We did ….but sugar level was high …</w:t>
            </w:r>
          </w:p>
        </w:tc>
        <w:tc>
          <w:tcPr>
            <w:tcW w:w="1334" w:type="dxa"/>
          </w:tcPr>
          <w:p w:rsidR="00726325" w:rsidRPr="008A45D0" w:rsidRDefault="00726325" w:rsidP="008A45D0">
            <w:r w:rsidRPr="008A45D0">
              <w:t>-13:45</w:t>
            </w:r>
          </w:p>
          <w:p w:rsidR="00726325" w:rsidRPr="008A45D0" w:rsidRDefault="00726325" w:rsidP="008A45D0">
            <w:r w:rsidRPr="008A45D0">
              <w:t>(4hrs 15 min)</w:t>
            </w:r>
          </w:p>
          <w:p w:rsidR="00726325" w:rsidRPr="008A45D0" w:rsidRDefault="00726325" w:rsidP="008A45D0"/>
          <w:p w:rsidR="00726325" w:rsidRPr="008A45D0" w:rsidRDefault="00726325" w:rsidP="008A45D0">
            <w:pPr>
              <w:rPr>
                <w:highlight w:val="yellow"/>
              </w:rPr>
            </w:pPr>
            <w:r w:rsidRPr="008A45D0">
              <w:t>=9hrs &amp; 50min</w:t>
            </w: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Whenever my sugar level shoots too high …. I never had medicines, because I don’t want to take medicines…. So I take apples, oranges, milk, carrots, tea and chapatti …..doctor told me to eat dry chapatti …when I had that attack then my son brought that oil…I said  u have bought this oil dear ….but I don’t like the smell…..</w:t>
            </w:r>
          </w:p>
          <w:p w:rsidR="00726325" w:rsidRPr="008A45D0" w:rsidRDefault="00726325" w:rsidP="008A45D0">
            <w:r w:rsidRPr="008A45D0">
              <w:t>(Ammara started laughing)</w:t>
            </w:r>
          </w:p>
          <w:p w:rsidR="00726325" w:rsidRPr="008A45D0" w:rsidRDefault="00726325" w:rsidP="008A45D0">
            <w:r w:rsidRPr="008A45D0">
              <w:t>I don’t want to eat this ….I feel sick when I eat dry chapatti….</w:t>
            </w:r>
          </w:p>
          <w:p w:rsidR="00726325" w:rsidRPr="008A45D0" w:rsidRDefault="00726325" w:rsidP="008A45D0">
            <w:r w:rsidRPr="008A45D0">
              <w:t>(Everyone started laughing)</w:t>
            </w:r>
          </w:p>
          <w:p w:rsidR="00726325" w:rsidRPr="008A45D0" w:rsidRDefault="00726325" w:rsidP="008A45D0">
            <w:r w:rsidRPr="008A45D0">
              <w:t>I asked them to make one with clarified butter …. You could help me with that….I want to eat that one….</w:t>
            </w:r>
          </w:p>
        </w:tc>
        <w:tc>
          <w:tcPr>
            <w:tcW w:w="1334" w:type="dxa"/>
          </w:tcPr>
          <w:p w:rsidR="00726325" w:rsidRPr="008A45D0" w:rsidRDefault="00726325" w:rsidP="008A45D0">
            <w:pPr>
              <w:rPr>
                <w:highlight w:val="yellow"/>
              </w:rPr>
            </w:pPr>
            <w:r w:rsidRPr="008A45D0">
              <w:t>9:30-</w:t>
            </w: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Even my mother can’t eat dry chapatti …. She is a patient of diabetes and high blood pressure…but she wants butter in breakfast…..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W2</w:t>
            </w:r>
          </w:p>
        </w:tc>
        <w:tc>
          <w:tcPr>
            <w:tcW w:w="6967" w:type="dxa"/>
          </w:tcPr>
          <w:p w:rsidR="00726325" w:rsidRPr="008A45D0" w:rsidRDefault="00726325" w:rsidP="008A45D0">
            <w:r w:rsidRPr="008A45D0">
              <w:t>Even we can’t have a dry chapatti for breakfast … its so hard to eat a dry one early morning….</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…use another method to kill us…..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(While smiling)….. Even my mother says the same thing ….take my life ….but I can’t stop using butter on chapatti….then doctor allowed her to take one spoon of butter …so she eats with that one spoon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W2</w:t>
            </w:r>
          </w:p>
        </w:tc>
        <w:tc>
          <w:tcPr>
            <w:tcW w:w="6967" w:type="dxa"/>
          </w:tcPr>
          <w:p w:rsidR="00726325" w:rsidRPr="008A45D0" w:rsidRDefault="00726325" w:rsidP="008A45D0">
            <w:r w:rsidRPr="008A45D0">
              <w:t>Its difficult to eat when you are not used to it…..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Yeah…..she says that 1/4kg of butter is nothing for me…..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Same is the case with me….I have got three buffalos for the same reason…. And I am used to it….. my husband is a very nice person…. Whatever I say he has never done something wrong to me…. He accepts whatever I say …. I asked him to marry our son with my relative …he said …alright…..</w:t>
            </w:r>
          </w:p>
          <w:p w:rsidR="00726325" w:rsidRPr="008A45D0" w:rsidRDefault="00726325" w:rsidP="008A45D0">
            <w:r w:rsidRPr="008A45D0">
              <w:t>If I say there is a river …he said okay…I am a tough woman but he has made out time so good…..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W2</w:t>
            </w:r>
          </w:p>
        </w:tc>
        <w:tc>
          <w:tcPr>
            <w:tcW w:w="6967" w:type="dxa"/>
          </w:tcPr>
          <w:p w:rsidR="00726325" w:rsidRPr="008A45D0" w:rsidRDefault="00726325" w:rsidP="008A45D0">
            <w:r w:rsidRPr="008A45D0">
              <w:t>If I said that …the thing is white he said 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And if I say that it is black ….he said 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Allah has stopped making these kind of men now…..</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tc>
        <w:tc>
          <w:tcPr>
            <w:tcW w:w="6967" w:type="dxa"/>
          </w:tcPr>
          <w:p w:rsidR="00726325" w:rsidRPr="008A45D0" w:rsidRDefault="00726325" w:rsidP="008A45D0">
            <w:r w:rsidRPr="008A45D0">
              <w:t>(everyone laughed)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No no….. Allah can do anything and only he knows when…. See we’ve got difference in our fingers ….the day they become like this Allah might change something….</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Madam….next…..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Should we leave…..I am enjoying this…..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You should stay then….</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You haven’t finished you tea ….its getting cold….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She can warm it again….</w:t>
            </w:r>
          </w:p>
          <w:p w:rsidR="00726325" w:rsidRPr="008A45D0" w:rsidRDefault="00726325" w:rsidP="008A45D0">
            <w:r w:rsidRPr="008A45D0">
              <w:t>When I wake up in the morning….. We’ve got gas and electricity….</w:t>
            </w:r>
          </w:p>
          <w:p w:rsidR="00726325" w:rsidRPr="008A45D0" w:rsidRDefault="00726325" w:rsidP="008A45D0">
            <w:r w:rsidRPr="008A45D0">
              <w:t>….she is the daughter of “Chaudhary’s” but she became nurse…..there is no hospital in this area …where should a person go if he falls ill…. Then they say hire a vehicle and take him to the hospital…..</w:t>
            </w:r>
          </w:p>
          <w:p w:rsidR="00726325" w:rsidRPr="008A45D0" w:rsidRDefault="00726325" w:rsidP="008A45D0">
            <w:r w:rsidRPr="008A45D0">
              <w:t>What if a poor person can’t afford it?</w:t>
            </w:r>
          </w:p>
          <w:p w:rsidR="00726325" w:rsidRPr="008A45D0" w:rsidRDefault="00726325" w:rsidP="008A45D0">
            <w:r w:rsidRPr="008A45D0">
              <w:t>Even if you earn 4000 or 6000 you have to go to “Dodheal” or “Pind dadan Khan”…..</w:t>
            </w:r>
          </w:p>
          <w:p w:rsidR="00726325" w:rsidRPr="008A45D0" w:rsidRDefault="00726325" w:rsidP="008A45D0">
            <w:r w:rsidRPr="008A45D0">
              <w:t>Because there is no hospital here…..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This is the biggest problem…. We haven’t got a school or college….so that our children could get education….there is no such thing…..</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 was her bleeding too much ….I am talking about that lady…?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The usual bleeding after the delivery came on my clothes….. I said you have ruined my clothes….so she offered me to wear her dress …but I told her that its not possible as she is too skiny….</w:t>
            </w:r>
          </w:p>
          <w:p w:rsidR="00726325" w:rsidRPr="008A45D0" w:rsidRDefault="00726325" w:rsidP="008A45D0">
            <w:r w:rsidRPr="008A45D0">
              <w:t>So I get myself changed after coming back….and took shower….I didn’t washed my head …because I don’t want to catch cold ….I have to read “Namaz”….. and for that reason I have to clean my self properly….</w:t>
            </w:r>
          </w:p>
          <w:p w:rsidR="00726325" w:rsidRPr="008A45D0" w:rsidRDefault="00726325" w:rsidP="008A45D0">
            <w:r w:rsidRPr="008A45D0">
              <w:t>In the same way I cleaned her …she is like my own daughter….</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If somebody comes to call me …I used to go at once…..I don’t delay…. And I do ask them to take her to the hospital…so that nobody could blame me if she dies…..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I don’t have any issue …..they can take her wherever they feel like…. I never became greedy and kept on saying that its about to finish…. The person’s life is much more important….that’s it… they can take the patient wherever they want to…..</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Have you taken some training of this work…..?</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No no….but even the professional DAI can’t challenge me …. Those who haven’t done the courses ….they know how to use injections….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W2</w:t>
            </w:r>
          </w:p>
        </w:tc>
        <w:tc>
          <w:tcPr>
            <w:tcW w:w="6967" w:type="dxa"/>
          </w:tcPr>
          <w:p w:rsidR="00726325" w:rsidRPr="008A45D0" w:rsidRDefault="00726325" w:rsidP="008A45D0">
            <w:r w:rsidRPr="008A45D0">
              <w:t>Its just their judgment….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Yes its my own judgement…I can tell whether a lady has triplets or a single baby…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W2</w:t>
            </w:r>
          </w:p>
        </w:tc>
        <w:tc>
          <w:tcPr>
            <w:tcW w:w="6967" w:type="dxa"/>
          </w:tcPr>
          <w:p w:rsidR="00726325" w:rsidRPr="008A45D0" w:rsidRDefault="00726325" w:rsidP="008A45D0">
            <w:r w:rsidRPr="008A45D0">
              <w:t>When my older daughter was about to be born …..then …we went to “Sahuwal”</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I took her there… they put some white device on…. And said you have got twins….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W2</w:t>
            </w:r>
          </w:p>
        </w:tc>
        <w:tc>
          <w:tcPr>
            <w:tcW w:w="6967" w:type="dxa"/>
          </w:tcPr>
          <w:p w:rsidR="00726325" w:rsidRPr="008A45D0" w:rsidRDefault="00726325" w:rsidP="008A45D0">
            <w:r w:rsidRPr="008A45D0">
              <w:t>She said you have twins,,,,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I asked her not to tell anyone about this ….it is between you and me…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W2</w:t>
            </w:r>
          </w:p>
        </w:tc>
        <w:tc>
          <w:tcPr>
            <w:tcW w:w="6967" w:type="dxa"/>
          </w:tcPr>
          <w:p w:rsidR="00726325" w:rsidRPr="008A45D0" w:rsidRDefault="00726325" w:rsidP="008A45D0">
            <w:r w:rsidRPr="008A45D0">
              <w:t>I didn’t tell anyone…..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When it was the time of delivery …I called her who had told us about twin babies….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W2</w:t>
            </w:r>
          </w:p>
        </w:tc>
        <w:tc>
          <w:tcPr>
            <w:tcW w:w="6967" w:type="dxa"/>
          </w:tcPr>
          <w:p w:rsidR="00726325" w:rsidRPr="008A45D0" w:rsidRDefault="00726325" w:rsidP="008A45D0">
            <w:r w:rsidRPr="008A45D0">
              <w:t>Do you know “Baji Gulshan” of “Sahuwal”….?</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W2</w:t>
            </w:r>
          </w:p>
        </w:tc>
        <w:tc>
          <w:tcPr>
            <w:tcW w:w="6967" w:type="dxa"/>
          </w:tcPr>
          <w:p w:rsidR="00726325" w:rsidRPr="008A45D0" w:rsidRDefault="00726325" w:rsidP="008A45D0">
            <w:r w:rsidRPr="008A45D0">
              <w:t>She told us….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When the baby was delivered and the placenta came out as well…I asked “Gulshan” …where is the second baby?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She said …am I mad….? That’s because of Allah’s will…. I asked her …why did you scare the lady….she was already skinny and if there were two babies then how would she manage them…..it is hard to manage two babies…..you need two people to take care of twins….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 xml:space="preserve">Afshan </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Then this one was born and she was very healthy baby…. When my mother came here she said what will happen to my granddaughter? …..she is such a healthy baby…. Her weight was 5kg and we can’t go for operation ….so have to do a normal delivery….. I don’t want to praise myself….but we never went to the hospitals ….</w:t>
            </w:r>
          </w:p>
          <w:p w:rsidR="00726325" w:rsidRPr="008A45D0" w:rsidRDefault="00726325" w:rsidP="008A45D0">
            <w:r w:rsidRPr="008A45D0">
              <w:t>I do go there with other people….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 xml:space="preserve">Afshan </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One of our neighbour is tailor he is like my brother to me…. He knocked my door once and said …sister take some money and lets go…we have hired a wan….. “Misbah’s mother” is not well….I took Rs.3000 with me and went with them….. they went to “Pind Dadan Khan” …there was a lady doctor… “Sajida”….</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Yes…I know…</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She came to see her and walks proudly around her….these people are so proud….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Yeah….</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A lady doctor filled the chit for me and I showed that to her….she looked at me….I showed that to “Razia Baji”…</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Smiled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I admitted her after filling that chit…she asked me what does her husband do?.... I said he is a tailor …..they have four daughters… his mother, wife and himself….</w:t>
            </w:r>
          </w:p>
          <w:p w:rsidR="00726325" w:rsidRPr="008A45D0" w:rsidRDefault="00726325" w:rsidP="008A45D0">
            <w:r w:rsidRPr="008A45D0">
              <w:t xml:space="preserve">She said her baby can’t be alive…we have to do the operation…I asked her Please could you allow me to go in the labour room….she allowed me but it was very difficult to get the permission…. </w:t>
            </w:r>
          </w:p>
          <w:p w:rsidR="00726325" w:rsidRPr="008A45D0" w:rsidRDefault="00726325" w:rsidP="008A45D0">
            <w:r w:rsidRPr="008A45D0">
              <w:t>She asked about her husband to check whether he could afford to pay or not?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Then she said …..we need blood as well….</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Then she said…take her to “Holy Family Hospital” in “Rawalpindi”….  There was so much water coming…. She was lying done and few nurses, of you age,… were standing next to her…they were wearing white coat…..they asked me ..what is your relation to her…I said I am her husband’s sister…I asked her what you do to induce pains …she didn’t say anything….Sajida went home…when I went there then the girl told me to ask them to take you to labour room….so I asked them…and she guide me the way to operation theatre…..when I  went inside ….I kept an eye through the window…and the baby was born…when I heard the baby’s sound ….I said its good at least the baby is born….after some time a nurse came out to wash scissors or knife …I don’t know …. I asked her what happened ….she said I she didn’t know anything…. Then after a while another nurse came out and asked me …what is your relation to the baby? I said I am her aunt….she further asked where is her husband?.... I said tell me whatever you need ….money…? she said give her Rs.300 and these two Rs.100 each….it was a good amount at that time….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W2</w:t>
            </w:r>
          </w:p>
        </w:tc>
        <w:tc>
          <w:tcPr>
            <w:tcW w:w="6967" w:type="dxa"/>
          </w:tcPr>
          <w:p w:rsidR="00726325" w:rsidRPr="008A45D0" w:rsidRDefault="00726325" w:rsidP="008A45D0">
            <w:r w:rsidRPr="008A45D0">
              <w:t>Its been ten to twelve years now….</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When Sajida came Allah gave her a baby boy in full health….they have just one boy …that one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W2</w:t>
            </w:r>
          </w:p>
        </w:tc>
        <w:tc>
          <w:tcPr>
            <w:tcW w:w="6967" w:type="dxa"/>
          </w:tcPr>
          <w:p w:rsidR="00726325" w:rsidRPr="008A45D0" w:rsidRDefault="00726325" w:rsidP="008A45D0">
            <w:r w:rsidRPr="008A45D0">
              <w:t>There was another one but he died….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When the baby was born then she came…. And said why didn’t you tell us that she is in pains…. I said …how could we tell …she has to tell that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This is the thing …you see….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But she wanted to operate her…. Then I asked her to discharge us….so she said ok…. At that time Ghafoor asked me ….should go and ask her to prescribe medicines….. I said ….I will write those medicines….</w:t>
            </w:r>
          </w:p>
          <w:p w:rsidR="00726325" w:rsidRPr="008A45D0" w:rsidRDefault="00726325" w:rsidP="008A45D0">
            <w:r w:rsidRPr="008A45D0">
              <w:t>I asked her to put the bed in the van and lets go…I will write the medicines for her afterwards …..</w:t>
            </w:r>
          </w:p>
          <w:p w:rsidR="00726325" w:rsidRPr="008A45D0" w:rsidRDefault="00726325" w:rsidP="008A45D0">
            <w:r w:rsidRPr="008A45D0">
              <w:t>I asked her to bring 5Kg clarified butter (Desi Ghee) and ask her to eat that….now the baby is born….why are you buying medicines for Rs.2000…..</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 xml:space="preserve">Afshan </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r w:rsidRPr="008A45D0">
              <w:t>-11: 10(1hr 45 min)</w:t>
            </w: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 xml:space="preserve">You have been saved from one side so why are you going for the injections now…..lets go home now…. </w:t>
            </w:r>
          </w:p>
          <w:p w:rsidR="00726325" w:rsidRPr="008A45D0" w:rsidRDefault="00726325" w:rsidP="008A45D0">
            <w:r w:rsidRPr="008A45D0">
              <w:t>Sajida stayed there……</w:t>
            </w:r>
          </w:p>
          <w:p w:rsidR="00726325" w:rsidRPr="008A45D0" w:rsidRDefault="00726325" w:rsidP="008A45D0">
            <w:r w:rsidRPr="008A45D0">
              <w:t>Allah is above everything….. He provides food to everyone …He gives you children either girls or boys…. Life or death…..</w:t>
            </w:r>
          </w:p>
          <w:p w:rsidR="00726325" w:rsidRPr="008A45D0" w:rsidRDefault="00726325" w:rsidP="008A45D0">
            <w:r w:rsidRPr="008A45D0">
              <w:t>Three things are with the will of Allah…. He is AlRazak (he provides food)….if its in my fate to have good edibles then I will get it …nobody can stop me having it….. whatever Allah has written for me…..</w:t>
            </w:r>
          </w:p>
          <w:p w:rsidR="00726325" w:rsidRPr="008A45D0" w:rsidRDefault="00726325" w:rsidP="008A45D0">
            <w:r w:rsidRPr="008A45D0">
              <w:t>People fast for Allah’s will…..and while reading Namaz they could see things that they haven’t ever imagined….</w:t>
            </w:r>
          </w:p>
        </w:tc>
        <w:tc>
          <w:tcPr>
            <w:tcW w:w="1334" w:type="dxa"/>
          </w:tcPr>
          <w:p w:rsidR="00726325" w:rsidRPr="008A45D0" w:rsidRDefault="00726325" w:rsidP="008A45D0">
            <w:pPr>
              <w:rPr>
                <w:highlight w:val="yellow"/>
              </w:rPr>
            </w:pPr>
            <w:r w:rsidRPr="008A45D0">
              <w:t>9:30-</w:t>
            </w: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 xml:space="preserve">Whtever Allah has written is set for you ….we should have a firm believe in this…. </w:t>
            </w:r>
          </w:p>
          <w:p w:rsidR="00726325" w:rsidRPr="008A45D0" w:rsidRDefault="00726325" w:rsidP="008A45D0">
            <w:r w:rsidRPr="008A45D0">
              <w:t>Do remember one more thing….. marry you daughter with a person who is less well off then you ….and ….marry your son in a family who are rich than you…..</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Shouldn’t we marry the daughters in the families better than us?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No not to families who are more rich than you….</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Why is that?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Because when she is from a lower class family then her in-laws won’t care for her ….but if she is from a better family then they would have a different behaviour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W2</w:t>
            </w:r>
          </w:p>
        </w:tc>
        <w:tc>
          <w:tcPr>
            <w:tcW w:w="6967" w:type="dxa"/>
          </w:tcPr>
          <w:p w:rsidR="00726325" w:rsidRPr="008A45D0" w:rsidRDefault="00726325" w:rsidP="008A45D0">
            <w:r w:rsidRPr="008A45D0">
              <w:t>They will keep on cursing her that you belong to such a lower class…..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And if the girl is from a rich family then it is unfair to her because she is used to of her life style and standard.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 xml:space="preserve">If she is fortunate she will get whatever is written for her …..its just a thing we feel that she is married in a poor family.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W2</w:t>
            </w:r>
          </w:p>
        </w:tc>
        <w:tc>
          <w:tcPr>
            <w:tcW w:w="6967" w:type="dxa"/>
          </w:tcPr>
          <w:p w:rsidR="00726325" w:rsidRPr="008A45D0" w:rsidRDefault="00726325" w:rsidP="008A45D0">
            <w:r w:rsidRPr="008A45D0">
              <w:t xml:space="preserve">If the girl of poor family is married to a rich person then even if they are nice people they do curse her of being a part of poor family.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There is one of our neighbour who’s son is getting education….I told her that nowadays even the girls who are well educated get married on their own ….</w:t>
            </w:r>
          </w:p>
          <w:p w:rsidR="00726325" w:rsidRPr="008A45D0" w:rsidRDefault="00726325" w:rsidP="008A45D0">
            <w:r w:rsidRPr="008A45D0">
              <w:t>(Afshan smiled)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Parents can’t do anything …. For instance “Mehmood’s” granddaughter is educated….. she got in newspaper, telephone and ….TV as well…..</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And she got married there …. Who knows to whom she got married…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Whatever it is ….nobody is like your own brothers and sisters….. even if they are not very good ….but uncle and aunty have a different relationship…..</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But once you have a relationship with them (when the kids got married to their kids) ….they change as well</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Yeah…that’s true….they do change ….but there are problems among ourselves as well…..</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W2</w:t>
            </w:r>
          </w:p>
        </w:tc>
        <w:tc>
          <w:tcPr>
            <w:tcW w:w="6967" w:type="dxa"/>
          </w:tcPr>
          <w:p w:rsidR="00726325" w:rsidRPr="008A45D0" w:rsidRDefault="00726325" w:rsidP="008A45D0">
            <w:r w:rsidRPr="008A45D0">
              <w:t>One of uncle says that you can resist if your daughter cries in front of you ….but if she is far away …then you can’t feel her problems even if she is crying there….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Now if the girl is married in “Rawalpindi” ….even if they beat her there …nobody knows here….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W2</w:t>
            </w:r>
          </w:p>
        </w:tc>
        <w:tc>
          <w:tcPr>
            <w:tcW w:w="6967" w:type="dxa"/>
          </w:tcPr>
          <w:p w:rsidR="00726325" w:rsidRPr="008A45D0" w:rsidRDefault="00726325" w:rsidP="008A45D0">
            <w:r w:rsidRPr="008A45D0">
              <w:t>Even if we decide to go …it takes around 4 to 5 hours….</w:t>
            </w:r>
          </w:p>
          <w:p w:rsidR="00726325" w:rsidRPr="008A45D0" w:rsidRDefault="00726325" w:rsidP="008A45D0">
            <w:r w:rsidRPr="008A45D0">
              <w:t>We do the marriages within our family…..my father has six younger brothers….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But if it is in your fate to go outside the family …then nobody can stop you….</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W2</w:t>
            </w:r>
          </w:p>
        </w:tc>
        <w:tc>
          <w:tcPr>
            <w:tcW w:w="6967" w:type="dxa"/>
          </w:tcPr>
          <w:p w:rsidR="00726325" w:rsidRPr="008A45D0" w:rsidRDefault="00726325" w:rsidP="008A45D0">
            <w:r w:rsidRPr="008A45D0">
              <w:t>It is all written in our fate…..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You know “Shahida” ….”Wallayat’s” daughter….she is married in “Rawalpindi”</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There is one more thing…I have never saved money by a “committee”(a method of have a lump sum amount….everyone gives some money and is given to one member…then next month to a different person…so everyone gets a chance)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Yes…you can manage without them…</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You can save somewhere your money and don’t use them….</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 that’s the thing…..</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Secondly even somebody tries to convince me too much …I was never in some organisation thing…. I have heard about then though but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She is talking about NRHC organisation….</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Yes…. I don’t want to put myself in trouble of remember who’s turn is this month….or why haven’t you given the money yet…it is better to be a little organised and save your money in your own house…. Its not good to do the expense when you don’t need that thing….</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Yeah….</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Our father has told us two things….  First, not to borrow money from anyone…and even if you had then go in their house to return it….and if you haven’t returned it in time and he came to your house, asking for his money then it is a real bad thing…..secondly…. never lie ….say in clear words whatever you want to say….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These organisations give you money …..but it is not beneficial….</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Let me tell you a thing….our cousins took money from them….</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One day they came ….I can’t remember the date…. They were going to “Jehlum”</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They had daughters from Jehlum….of Raja family ….and others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 xml:space="preserve">Our uncle’s (mamoo) daughter has 3-4 daughters and 3-4 sons…..they went to the office of this organisation….and took Rs.400,000 or I am not sure about the amount ….. they send them to jail…. That’s why I don’t believe these people…. Nobody knows what happened there…. </w:t>
            </w:r>
          </w:p>
          <w:p w:rsidR="00726325" w:rsidRPr="008A45D0" w:rsidRDefault="00726325" w:rsidP="008A45D0">
            <w:r w:rsidRPr="008A45D0">
              <w:t>Their relatives started to worry then ….. because it was so late and there were 4-5 girls as well…. That night passed and still they didn’t get a clue where they were….the other day they got too much worried ….. they called at their landline but no one picked that up….so it increased the tension……</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They were matured women and were jailed …… when they knew about this then my uncle’s son went to the jail….but they didn’t allow him to meet them …..so he met one officer and asked him to take Rs.400,000 and release them ….but he denied….now what could someone do at this time ..... women were jailed ….they  have lost their respect…..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W2</w:t>
            </w:r>
          </w:p>
        </w:tc>
        <w:tc>
          <w:tcPr>
            <w:tcW w:w="6967" w:type="dxa"/>
          </w:tcPr>
          <w:p w:rsidR="00726325" w:rsidRPr="008A45D0" w:rsidRDefault="00726325" w:rsidP="008A45D0">
            <w:r w:rsidRPr="008A45D0">
              <w:t>They lost all the respect and reputation.</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They returned after ten days……</w:t>
            </w:r>
          </w:p>
          <w:p w:rsidR="00726325" w:rsidRPr="008A45D0" w:rsidRDefault="00726325" w:rsidP="008A45D0">
            <w:r w:rsidRPr="008A45D0">
              <w:t>Now I have grown so old….near to death…. Without my daughter in-laws I never went to even a bus stop…..they take care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My sons work……no matter they earn more or less…. We will get whatever is written in our fate…. We are in our own house that’s the main thing…. And I don’t want to lose my or my daughter in-laws’s reputation and respect to go to such organizations…..what we should do with them….?</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W2</w:t>
            </w:r>
          </w:p>
        </w:tc>
        <w:tc>
          <w:tcPr>
            <w:tcW w:w="6967" w:type="dxa"/>
          </w:tcPr>
          <w:p w:rsidR="00726325" w:rsidRPr="008A45D0" w:rsidRDefault="00726325" w:rsidP="008A45D0">
            <w:r w:rsidRPr="008A45D0">
              <w:t>If we want to buy something….we prefer to send our children to get it…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If we need something I go and get it…..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We are not doing it for someone else….. they are like our own daughters …… our respect is because of them…. But not everyone thinks the same….some of them create troubles for their own families ….some say that they just stay in their house…..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While smiling…..</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No dear….you should always ask when somebody knocks on your door …. It is not a good time….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W2</w:t>
            </w:r>
          </w:p>
        </w:tc>
        <w:tc>
          <w:tcPr>
            <w:tcW w:w="6967" w:type="dxa"/>
          </w:tcPr>
          <w:p w:rsidR="00726325" w:rsidRPr="008A45D0" w:rsidRDefault="00726325" w:rsidP="008A45D0">
            <w:r w:rsidRPr="008A45D0">
              <w:t>We ask first ….then open the door…</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We don’t know much…. We just know this thing what happened to my uncle’s daughters…… when I heard about this I felt like crying….. that they stayed there for ten days….. I went to see her … my uncle has a son and three daughters… when I saw her , I felt very bad…. But her husband kept laughing and making fun …</w:t>
            </w:r>
          </w:p>
          <w:p w:rsidR="00726325" w:rsidRPr="008A45D0" w:rsidRDefault="00726325" w:rsidP="008A45D0">
            <w:r w:rsidRPr="008A45D0">
              <w:t>I said “Muhammad Ali” if it would be your sister then you might know how it feels…. He is also my uncle’s son…. But I felt very bad… I said they didn’t allow you to meet them….so many people went to see them….then they allowed to meet them and then released them… then they returned home….so this kind of money is of no use….it is better if a person becomes a beggar …..or works hard to earn it….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 people do work…..why not?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 xml:space="preserve">It is of no use if you try to grab money… we prefer to starve…. Whatever we could arrange we cook it ….if a person stays proud then he is not doing any good to himself….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W2</w:t>
            </w:r>
          </w:p>
        </w:tc>
        <w:tc>
          <w:tcPr>
            <w:tcW w:w="6967" w:type="dxa"/>
          </w:tcPr>
          <w:p w:rsidR="00726325" w:rsidRPr="008A45D0" w:rsidRDefault="00726325" w:rsidP="008A45D0">
            <w:r w:rsidRPr="008A45D0">
              <w:t>Now that you came….we have left everything to give you time….</w:t>
            </w:r>
          </w:p>
          <w:p w:rsidR="00726325" w:rsidRPr="008A45D0" w:rsidRDefault="00726325" w:rsidP="008A45D0">
            <w:r w:rsidRPr="008A45D0">
              <w:t>(Afshan smiled)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My daughter was saying that she wants to hear my answers….I’ll say some good things and some bad…..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No …no (while laughing)</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Dear …. I am not praising myself ….no matter… which ever gathering I join……whether it is a music gathering or reading something…..(Quran)</w:t>
            </w:r>
          </w:p>
          <w:p w:rsidR="00726325" w:rsidRPr="008A45D0" w:rsidRDefault="00726325" w:rsidP="008A45D0">
            <w:r w:rsidRPr="008A45D0">
              <w:t>My sister reads QUL (surat of Quran)….her mother tells Hadith…. Nobody has ever said that she has told a wrong thing…. Or has done something bad to someone…. There is no need of doing bad for others…..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That’s true…..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….or have told somebody a secret…. This is such a bad time that we should never discuss secrets….people seem to be friends but they are your enemies….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That’s true….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Lets go now….</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That’s good….. now that you came here … have a night stay at my house….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That’s so kind of you ….but no thank you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Haleema</w:t>
            </w:r>
          </w:p>
        </w:tc>
        <w:tc>
          <w:tcPr>
            <w:tcW w:w="6967" w:type="dxa"/>
          </w:tcPr>
          <w:p w:rsidR="00726325" w:rsidRPr="008A45D0" w:rsidRDefault="00726325" w:rsidP="008A45D0">
            <w:r w:rsidRPr="008A45D0">
              <w:t>No ..thank you …we’ll go back now….first we’ll go to Ammara’s house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What’s your name dear?</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Haleema</w:t>
            </w:r>
          </w:p>
        </w:tc>
        <w:tc>
          <w:tcPr>
            <w:tcW w:w="6967" w:type="dxa"/>
          </w:tcPr>
          <w:p w:rsidR="00726325" w:rsidRPr="008A45D0" w:rsidRDefault="00726325" w:rsidP="008A45D0">
            <w:r w:rsidRPr="008A45D0">
              <w:t>Haleema…</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And what is her name?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Haleema</w:t>
            </w:r>
          </w:p>
        </w:tc>
        <w:tc>
          <w:tcPr>
            <w:tcW w:w="6967" w:type="dxa"/>
          </w:tcPr>
          <w:p w:rsidR="00726325" w:rsidRPr="008A45D0" w:rsidRDefault="00726325" w:rsidP="008A45D0">
            <w:r w:rsidRPr="008A45D0">
              <w:t>Afshan…</w:t>
            </w:r>
          </w:p>
          <w:p w:rsidR="00726325" w:rsidRPr="008A45D0" w:rsidRDefault="00726325" w:rsidP="008A45D0">
            <w:r w:rsidRPr="008A45D0">
              <w:t>(Afshan talking to a kid)</w:t>
            </w:r>
          </w:p>
          <w:p w:rsidR="00726325" w:rsidRPr="008A45D0" w:rsidRDefault="00726325" w:rsidP="008A45D0">
            <w:r w:rsidRPr="008A45D0">
              <w:t>(Afshan and others are talking)</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 then…. Thank you so much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W1</w:t>
            </w:r>
          </w:p>
        </w:tc>
        <w:tc>
          <w:tcPr>
            <w:tcW w:w="6967" w:type="dxa"/>
          </w:tcPr>
          <w:p w:rsidR="00726325" w:rsidRPr="008A45D0" w:rsidRDefault="00726325" w:rsidP="008A45D0">
            <w:r w:rsidRPr="008A45D0">
              <w:t>Do meet us if you come again…..</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 …of course</w:t>
            </w:r>
          </w:p>
          <w:p w:rsidR="00726325" w:rsidRPr="008A45D0" w:rsidRDefault="00726325" w:rsidP="008A45D0">
            <w:r w:rsidRPr="008A45D0">
              <w:t>(W1 ... giving them prayers)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Allah Hafiz</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 then…Allah Hafiz</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It is exactly the Jumma prayer time…. Lets go to her place….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Lets go…</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Who is the lady health worker of your area?</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“Samia”</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Where does Samia lives?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Just next to my house….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Shouldn’t we go to her place first…..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They all live in my area….</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That’s why I am saying to meet them first….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I’ll call them to my place….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We need their contact numbers and addresses ….in order to work with them….</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Okay</w:t>
            </w:r>
          </w:p>
          <w:p w:rsidR="00726325" w:rsidRPr="008A45D0" w:rsidRDefault="00726325" w:rsidP="008A45D0">
            <w:r w:rsidRPr="008A45D0">
              <w:t>(knock at the door)</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Come inside….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What if they have a dog….</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Aslam-o-Alikum…you alright …how are you?</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Haleema</w:t>
            </w:r>
          </w:p>
        </w:tc>
        <w:tc>
          <w:tcPr>
            <w:tcW w:w="6967" w:type="dxa"/>
          </w:tcPr>
          <w:p w:rsidR="00726325" w:rsidRPr="008A45D0" w:rsidRDefault="00726325" w:rsidP="008A45D0">
            <w:r w:rsidRPr="008A45D0">
              <w:t>Aslam-o-Alikum…</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Bushra</w:t>
            </w:r>
          </w:p>
        </w:tc>
        <w:tc>
          <w:tcPr>
            <w:tcW w:w="6967" w:type="dxa"/>
          </w:tcPr>
          <w:p w:rsidR="00726325" w:rsidRPr="008A45D0" w:rsidRDefault="00726325" w:rsidP="008A45D0">
            <w:r w:rsidRPr="008A45D0">
              <w:t>Aslam-o-Alikum…</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You alright….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W3</w:t>
            </w:r>
          </w:p>
        </w:tc>
        <w:tc>
          <w:tcPr>
            <w:tcW w:w="6967" w:type="dxa"/>
          </w:tcPr>
          <w:p w:rsidR="00726325" w:rsidRPr="008A45D0" w:rsidRDefault="00726325" w:rsidP="008A45D0">
            <w:r w:rsidRPr="008A45D0">
              <w:t>Would you like something to drink?</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We just had tea from your neighbours….</w:t>
            </w:r>
          </w:p>
          <w:p w:rsidR="00726325" w:rsidRPr="008A45D0" w:rsidRDefault="00726325" w:rsidP="008A45D0">
            <w:r w:rsidRPr="008A45D0">
              <w:t>We were sitting with aunty and were talking for so long…. I have heard that you had a baby…..</w:t>
            </w:r>
          </w:p>
          <w:p w:rsidR="00726325" w:rsidRPr="008A45D0" w:rsidRDefault="00726325" w:rsidP="008A45D0">
            <w:r w:rsidRPr="008A45D0">
              <w:t>We are from “Islamabad”….we do know them but we are asking all the pregnant women or those who just had a baby ….about the problems and issues that they face…. We discuss this in detail because government is very much concerned about why so many women die during child birth….. what are the reasons behind…. or mistakes made…. So we have asked Ammara to take us to every house where she has done a delivery….(Ammara and Haleema are laughing)</w:t>
            </w:r>
          </w:p>
          <w:p w:rsidR="00726325" w:rsidRPr="008A45D0" w:rsidRDefault="00726325" w:rsidP="008A45D0">
            <w:r w:rsidRPr="008A45D0">
              <w:t>We stayed there for about two hours….</w:t>
            </w:r>
          </w:p>
          <w:p w:rsidR="00726325" w:rsidRPr="008A45D0" w:rsidRDefault="00726325" w:rsidP="008A45D0">
            <w:r w:rsidRPr="008A45D0">
              <w:t>We reached her house at 12:00 and its 2:00 now…. We had a detailed discussion with them…..</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Haleema</w:t>
            </w:r>
          </w:p>
        </w:tc>
        <w:tc>
          <w:tcPr>
            <w:tcW w:w="6967" w:type="dxa"/>
          </w:tcPr>
          <w:p w:rsidR="00726325" w:rsidRPr="008A45D0" w:rsidRDefault="00726325" w:rsidP="008A45D0">
            <w:r w:rsidRPr="008A45D0">
              <w:t>You told them that take us where you have delivered a baby….so she said that next door has done mine….(while laughing)</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 ….(while laughing)</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W3</w:t>
            </w:r>
          </w:p>
        </w:tc>
        <w:tc>
          <w:tcPr>
            <w:tcW w:w="6967" w:type="dxa"/>
          </w:tcPr>
          <w:p w:rsidR="00726325" w:rsidRPr="008A45D0" w:rsidRDefault="00726325" w:rsidP="008A45D0">
            <w:r w:rsidRPr="008A45D0">
              <w:t>That’s what I said…. That she did there….and they did it here….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Okay…okay….(while laughing)….yes that’s true….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You were so brave…..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Why have you been that brave? Tell me?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W3</w:t>
            </w:r>
          </w:p>
        </w:tc>
        <w:tc>
          <w:tcPr>
            <w:tcW w:w="6967" w:type="dxa"/>
          </w:tcPr>
          <w:p w:rsidR="00726325" w:rsidRPr="008A45D0" w:rsidRDefault="00726325" w:rsidP="008A45D0">
            <w:r w:rsidRPr="008A45D0">
              <w:t>There is nothing to be brave as such…. It is with the will of Allah….</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When did your pains started?</w:t>
            </w:r>
          </w:p>
        </w:tc>
        <w:tc>
          <w:tcPr>
            <w:tcW w:w="1334" w:type="dxa"/>
          </w:tcPr>
          <w:p w:rsidR="00726325" w:rsidRPr="008A45D0" w:rsidRDefault="00726325" w:rsidP="008A45D0">
            <w:r w:rsidRPr="008A45D0">
              <w:t>-11:40</w:t>
            </w:r>
          </w:p>
          <w:p w:rsidR="00726325" w:rsidRPr="008A45D0" w:rsidRDefault="00726325" w:rsidP="008A45D0">
            <w:pPr>
              <w:rPr>
                <w:highlight w:val="yellow"/>
              </w:rPr>
            </w:pPr>
            <w:r w:rsidRPr="008A45D0">
              <w:t>2hrs 10min</w:t>
            </w:r>
          </w:p>
        </w:tc>
      </w:tr>
      <w:tr w:rsidR="00726325" w:rsidRPr="008A45D0" w:rsidTr="008A45D0">
        <w:trPr>
          <w:trHeight w:val="323"/>
        </w:trPr>
        <w:tc>
          <w:tcPr>
            <w:tcW w:w="1275" w:type="dxa"/>
          </w:tcPr>
          <w:p w:rsidR="00726325" w:rsidRPr="008A45D0" w:rsidRDefault="00726325" w:rsidP="008A45D0">
            <w:r w:rsidRPr="008A45D0">
              <w:t>W3</w:t>
            </w:r>
          </w:p>
        </w:tc>
        <w:tc>
          <w:tcPr>
            <w:tcW w:w="6967" w:type="dxa"/>
          </w:tcPr>
          <w:p w:rsidR="00726325" w:rsidRPr="008A45D0" w:rsidRDefault="00726325" w:rsidP="008A45D0">
            <w:r w:rsidRPr="008A45D0">
              <w:t>It wasn’t as such pains ….</w:t>
            </w:r>
          </w:p>
        </w:tc>
        <w:tc>
          <w:tcPr>
            <w:tcW w:w="1334" w:type="dxa"/>
          </w:tcPr>
          <w:p w:rsidR="00726325" w:rsidRPr="008A45D0" w:rsidRDefault="00726325" w:rsidP="008A45D0">
            <w:r w:rsidRPr="008A45D0">
              <w:t>9:00-</w:t>
            </w: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Okay…. What was the date according to ultrasound?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W3</w:t>
            </w:r>
          </w:p>
        </w:tc>
        <w:tc>
          <w:tcPr>
            <w:tcW w:w="6967" w:type="dxa"/>
          </w:tcPr>
          <w:p w:rsidR="00726325" w:rsidRPr="008A45D0" w:rsidRDefault="00726325" w:rsidP="008A45D0">
            <w:r w:rsidRPr="008A45D0">
              <w:t>Yes we went for a check-up that evening….</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Where did you go for the check-up?</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Did they give you a date?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W3</w:t>
            </w:r>
          </w:p>
        </w:tc>
        <w:tc>
          <w:tcPr>
            <w:tcW w:w="6967" w:type="dxa"/>
          </w:tcPr>
          <w:p w:rsidR="00726325" w:rsidRPr="008A45D0" w:rsidRDefault="00726325" w:rsidP="008A45D0">
            <w:r w:rsidRPr="008A45D0">
              <w:t>They gave me 27</w:t>
            </w:r>
            <w:r w:rsidRPr="008A45D0">
              <w:rPr>
                <w:vertAlign w:val="superscript"/>
              </w:rPr>
              <w:t>th</w:t>
            </w:r>
            <w:r w:rsidRPr="008A45D0">
              <w:t xml:space="preserve"> or 28</w:t>
            </w:r>
            <w:r w:rsidRPr="008A45D0">
              <w:rPr>
                <w:vertAlign w:val="superscript"/>
              </w:rPr>
              <w:t>th</w:t>
            </w:r>
            <w:r w:rsidRPr="008A45D0">
              <w:t xml:space="preserve"> date…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They must have done heavy PV …. Because of which your labour pains started…..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W3</w:t>
            </w:r>
          </w:p>
        </w:tc>
        <w:tc>
          <w:tcPr>
            <w:tcW w:w="6967" w:type="dxa"/>
          </w:tcPr>
          <w:p w:rsidR="00726325" w:rsidRPr="008A45D0" w:rsidRDefault="00726325" w:rsidP="008A45D0">
            <w:r w:rsidRPr="008A45D0">
              <w:t>On 24</w:t>
            </w:r>
            <w:r w:rsidRPr="008A45D0">
              <w:rPr>
                <w:vertAlign w:val="superscript"/>
              </w:rPr>
              <w:t>th</w:t>
            </w:r>
            <w:r w:rsidRPr="008A45D0">
              <w:t xml:space="preserve"> ….at night….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Okay….were you sick that day …or…?</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W3</w:t>
            </w:r>
          </w:p>
        </w:tc>
        <w:tc>
          <w:tcPr>
            <w:tcW w:w="6967" w:type="dxa"/>
          </w:tcPr>
          <w:p w:rsidR="00726325" w:rsidRPr="008A45D0" w:rsidRDefault="00726325" w:rsidP="008A45D0">
            <w:r w:rsidRPr="008A45D0">
              <w:t>No I was alright …. I did the washing and then went for the usual check-up….. when I returned home I felt pains but …I thought it was due to the walk….</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W3</w:t>
            </w:r>
          </w:p>
        </w:tc>
        <w:tc>
          <w:tcPr>
            <w:tcW w:w="6967" w:type="dxa"/>
          </w:tcPr>
          <w:p w:rsidR="00726325" w:rsidRPr="008A45D0" w:rsidRDefault="00726325" w:rsidP="008A45D0">
            <w:r w:rsidRPr="008A45D0">
              <w:t>Do they have a doctor there…?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…Sanam…</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W3</w:t>
            </w:r>
          </w:p>
        </w:tc>
        <w:tc>
          <w:tcPr>
            <w:tcW w:w="6967" w:type="dxa"/>
          </w:tcPr>
          <w:p w:rsidR="00726325" w:rsidRPr="008A45D0" w:rsidRDefault="00726325" w:rsidP="008A45D0">
            <w:r w:rsidRPr="008A45D0">
              <w:t>Yeah…. She told me to wait till Friday…. My bhabi(brother’s wife) was with me…. Then we went to Farooqi Hospital …..and then went to the market to get a pair of shoes for Tabassum.</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W3</w:t>
            </w:r>
          </w:p>
        </w:tc>
        <w:tc>
          <w:tcPr>
            <w:tcW w:w="6967" w:type="dxa"/>
          </w:tcPr>
          <w:p w:rsidR="00726325" w:rsidRPr="008A45D0" w:rsidRDefault="00726325" w:rsidP="008A45D0">
            <w:r w:rsidRPr="008A45D0">
              <w:t>Then they (brother and sister) said ….that I should take taxi….but …I thought it must be due to the long walk…. By the way I didn’t tell them that I was roaming till 12 o’clock ….I locked the chickens as well.</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W3</w:t>
            </w:r>
          </w:p>
        </w:tc>
        <w:tc>
          <w:tcPr>
            <w:tcW w:w="6967" w:type="dxa"/>
          </w:tcPr>
          <w:p w:rsidR="00726325" w:rsidRPr="008A45D0" w:rsidRDefault="00726325" w:rsidP="008A45D0">
            <w:r w:rsidRPr="008A45D0">
              <w:t>I went to the bathroom twice….and they were making fun of me that what if the baby was delivered in the bathroom…..</w:t>
            </w:r>
          </w:p>
          <w:p w:rsidR="00726325" w:rsidRPr="008A45D0" w:rsidRDefault="00726325" w:rsidP="008A45D0">
            <w:r w:rsidRPr="008A45D0">
              <w:t>When I returned …. I was lying on the bed and asked Mazhar to call Bhabi so that she can boil egg for me …I was feeling very cold…. She was just taking the eggs out and the baby was born in my trouser ….it wasn’t too painful nor it took long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W3</w:t>
            </w:r>
          </w:p>
        </w:tc>
        <w:tc>
          <w:tcPr>
            <w:tcW w:w="6967" w:type="dxa"/>
          </w:tcPr>
          <w:p w:rsidR="00726325" w:rsidRPr="008A45D0" w:rsidRDefault="00726325" w:rsidP="008A45D0">
            <w:r w:rsidRPr="008A45D0">
              <w:t>I couldn’t tell her, she is my brother’s daughter….. my mother in-law is not alive….. she was in the other room I couldn’t tell her …. I didn’t have much time…. Her father said that we should call Ammara …she could come with her aunty…..but I said that I am fine ….we should call her after some time…..we were talking and I had the sugar and tea …..this is a common remedy …..because I had pain in my tummy….. I had that….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Sugar and tea!!!!</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 this is a common solution for pain in the tummy….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Both things as it is?... I mean …dry…?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W3</w:t>
            </w:r>
          </w:p>
        </w:tc>
        <w:tc>
          <w:tcPr>
            <w:tcW w:w="6967" w:type="dxa"/>
          </w:tcPr>
          <w:p w:rsidR="00726325" w:rsidRPr="008A45D0" w:rsidRDefault="00726325" w:rsidP="008A45D0">
            <w:r w:rsidRPr="008A45D0">
              <w:t>I took that and called aunty…. I am not that brave … it is just with the blessing of Allah…</w:t>
            </w:r>
          </w:p>
          <w:p w:rsidR="00726325" w:rsidRPr="008A45D0" w:rsidRDefault="00726325" w:rsidP="008A45D0">
            <w:r w:rsidRPr="008A45D0">
              <w:t>Otherwise we would have called Ammara….then Ruqaya went to the next door’s house by that wall…. She came and cut the chord… and the whole house was after us that why didn’t you tell or call someone earlier….</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No it is dangerous……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It could make your situation critical….</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W3</w:t>
            </w:r>
          </w:p>
        </w:tc>
        <w:tc>
          <w:tcPr>
            <w:tcW w:w="6967" w:type="dxa"/>
          </w:tcPr>
          <w:p w:rsidR="00726325" w:rsidRPr="008A45D0" w:rsidRDefault="00726325" w:rsidP="008A45D0">
            <w:r w:rsidRPr="008A45D0">
              <w:t>This is my 4</w:t>
            </w:r>
            <w:r w:rsidRPr="008A45D0">
              <w:rPr>
                <w:vertAlign w:val="superscript"/>
              </w:rPr>
              <w:t>th</w:t>
            </w:r>
            <w:r w:rsidRPr="008A45D0">
              <w:t xml:space="preserve"> child…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Or there could be someone at home for help …but this time nobody was around….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Who was with you earlier?</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W3</w:t>
            </w:r>
          </w:p>
        </w:tc>
        <w:tc>
          <w:tcPr>
            <w:tcW w:w="6967" w:type="dxa"/>
          </w:tcPr>
          <w:p w:rsidR="00726325" w:rsidRPr="008A45D0" w:rsidRDefault="00726325" w:rsidP="008A45D0">
            <w:r w:rsidRPr="008A45D0">
              <w:t>We have one old lady here …..she is not well now…. She was very good at doing the deliveries….. we all ask her for a case…. Ammara came here in the last few years but before that everyone used to ask her….she never gives you any medicine or injection…. It all happens with the blessing of Allah.</w:t>
            </w:r>
          </w:p>
          <w:p w:rsidR="00726325" w:rsidRPr="008A45D0" w:rsidRDefault="00726325" w:rsidP="008A45D0">
            <w:r w:rsidRPr="008A45D0">
              <w:t xml:space="preserve">But no one was around this time…… </w:t>
            </w:r>
          </w:p>
          <w:p w:rsidR="00726325" w:rsidRPr="008A45D0" w:rsidRDefault="00726325" w:rsidP="008A45D0">
            <w:r w:rsidRPr="008A45D0">
              <w:t>She gave her number to contact her if there is a problem…. Because there is no elder person in the house…. Then Ruqaya said that she is calling aunty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So what did people at Fauji Foundation told you?</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W3</w:t>
            </w:r>
          </w:p>
        </w:tc>
        <w:tc>
          <w:tcPr>
            <w:tcW w:w="6967" w:type="dxa"/>
          </w:tcPr>
          <w:p w:rsidR="00726325" w:rsidRPr="008A45D0" w:rsidRDefault="00726325" w:rsidP="008A45D0">
            <w:r w:rsidRPr="008A45D0">
              <w:t>I couldn’t see the doctor there…..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A lady doctor called Sanam Sohru, has started practicing there ….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Where is your Fauji Foundation?</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In Daryala….</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Have you heard the name of Dr. Sanam in Daryala….</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W3</w:t>
            </w:r>
          </w:p>
        </w:tc>
        <w:tc>
          <w:tcPr>
            <w:tcW w:w="6967" w:type="dxa"/>
          </w:tcPr>
          <w:p w:rsidR="00726325" w:rsidRPr="008A45D0" w:rsidRDefault="00726325" w:rsidP="008A45D0">
            <w:r w:rsidRPr="008A45D0">
              <w:t>We went there because I thought it is free….but she said that she practices privately….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Is it….she is practicing privately….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W3</w:t>
            </w:r>
          </w:p>
        </w:tc>
        <w:tc>
          <w:tcPr>
            <w:tcW w:w="6967" w:type="dxa"/>
          </w:tcPr>
          <w:p w:rsidR="00726325" w:rsidRPr="008A45D0" w:rsidRDefault="00726325" w:rsidP="008A45D0">
            <w:r w:rsidRPr="008A45D0">
              <w:t>Because that was not the time for army people….. and the other doctor will come in 5-6 days….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W3</w:t>
            </w:r>
          </w:p>
        </w:tc>
        <w:tc>
          <w:tcPr>
            <w:tcW w:w="6967" w:type="dxa"/>
          </w:tcPr>
          <w:p w:rsidR="00726325" w:rsidRPr="008A45D0" w:rsidRDefault="00726325" w:rsidP="008A45D0">
            <w:r w:rsidRPr="008A45D0">
              <w:t>She will sit regularly ….full day…. Then she gave her number and said if you want to do it privately, then go there…..but I didn’t go to her…..it was 3o’clock</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Then you went to Farooqi Hospital….so did you see doctor there?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W3</w:t>
            </w:r>
          </w:p>
        </w:tc>
        <w:tc>
          <w:tcPr>
            <w:tcW w:w="6967" w:type="dxa"/>
          </w:tcPr>
          <w:p w:rsidR="00726325" w:rsidRPr="008A45D0" w:rsidRDefault="00726325" w:rsidP="008A45D0">
            <w:r w:rsidRPr="008A45D0">
              <w:t>Yes… they have a doctor all the time….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Did they do your internal examination?</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W3</w:t>
            </w:r>
          </w:p>
        </w:tc>
        <w:tc>
          <w:tcPr>
            <w:tcW w:w="6967" w:type="dxa"/>
          </w:tcPr>
          <w:p w:rsidR="00726325" w:rsidRPr="008A45D0" w:rsidRDefault="00726325" w:rsidP="008A45D0">
            <w:r w:rsidRPr="008A45D0">
              <w:t>Just ultrasound….she said the days are over now but wait for a few more days….so that the labour pains start …. You will have the baby on 24</w:t>
            </w:r>
            <w:r w:rsidRPr="008A45D0">
              <w:rPr>
                <w:vertAlign w:val="superscript"/>
              </w:rPr>
              <w:t>th</w:t>
            </w:r>
            <w:r w:rsidRPr="008A45D0">
              <w:t>,25</w:t>
            </w:r>
            <w:r w:rsidRPr="008A45D0">
              <w:rPr>
                <w:vertAlign w:val="superscript"/>
              </w:rPr>
              <w:t>th</w:t>
            </w:r>
            <w:r w:rsidRPr="008A45D0">
              <w:t>,26</w:t>
            </w:r>
            <w:r w:rsidRPr="008A45D0">
              <w:rPr>
                <w:vertAlign w:val="superscript"/>
              </w:rPr>
              <w:t>th</w:t>
            </w:r>
            <w:r w:rsidRPr="008A45D0">
              <w:t xml:space="preserve"> or 27</w:t>
            </w:r>
            <w:r w:rsidRPr="008A45D0">
              <w:rPr>
                <w:vertAlign w:val="superscript"/>
              </w:rPr>
              <w:t>th</w:t>
            </w:r>
            <w:r w:rsidRPr="008A45D0">
              <w: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 xml:space="preserve">Ammara </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W3</w:t>
            </w:r>
          </w:p>
        </w:tc>
        <w:tc>
          <w:tcPr>
            <w:tcW w:w="6967" w:type="dxa"/>
          </w:tcPr>
          <w:p w:rsidR="00726325" w:rsidRPr="008A45D0" w:rsidRDefault="00726325" w:rsidP="008A45D0">
            <w:r w:rsidRPr="008A45D0">
              <w:t>Then we came back home and the baby was born at night….. the same day….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So how much did you pay to Farooqi Hospital?</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W3</w:t>
            </w:r>
          </w:p>
        </w:tc>
        <w:tc>
          <w:tcPr>
            <w:tcW w:w="6967" w:type="dxa"/>
          </w:tcPr>
          <w:p w:rsidR="00726325" w:rsidRPr="008A45D0" w:rsidRDefault="00726325" w:rsidP="008A45D0">
            <w:r w:rsidRPr="008A45D0">
              <w:t>Rs. 200.</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So….how much Sanam Somoro takes?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W3</w:t>
            </w:r>
          </w:p>
        </w:tc>
        <w:tc>
          <w:tcPr>
            <w:tcW w:w="6967" w:type="dxa"/>
          </w:tcPr>
          <w:p w:rsidR="00726325" w:rsidRPr="008A45D0" w:rsidRDefault="00726325" w:rsidP="008A45D0">
            <w:r w:rsidRPr="008A45D0">
              <w:t>She didn’t do anything…. She said we were late and there is no light …so come after 5 o’clock…..</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Around Rs 200 to Rs 250…. There was Dr. Suraya as well….</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W3</w:t>
            </w:r>
          </w:p>
        </w:tc>
        <w:tc>
          <w:tcPr>
            <w:tcW w:w="6967" w:type="dxa"/>
          </w:tcPr>
          <w:p w:rsidR="00726325" w:rsidRPr="008A45D0" w:rsidRDefault="00726325" w:rsidP="008A45D0">
            <w:r w:rsidRPr="008A45D0">
              <w:t>She told us to pay Rs 70 for the slip and then they’ll charge separately for ultrasound.</w:t>
            </w:r>
          </w:p>
          <w:p w:rsidR="00726325" w:rsidRPr="008A45D0" w:rsidRDefault="00726325" w:rsidP="008A45D0">
            <w:r w:rsidRPr="008A45D0">
              <w:t>At Farooqi Hospital you don’t have to pay for a slip…they just charge Rs 200.</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Yeah …okay…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As you are under retired army patient’s category, so it would be free for you at day time.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W3</w:t>
            </w:r>
          </w:p>
        </w:tc>
        <w:tc>
          <w:tcPr>
            <w:tcW w:w="6967" w:type="dxa"/>
          </w:tcPr>
          <w:p w:rsidR="00726325" w:rsidRPr="008A45D0" w:rsidRDefault="00726325" w:rsidP="008A45D0">
            <w:r w:rsidRPr="008A45D0">
              <w:t xml:space="preserve">Please have something to eat ….you are not having tea anyway….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…we can’t eat any more things now….</w:t>
            </w:r>
          </w:p>
          <w:p w:rsidR="00726325" w:rsidRPr="008A45D0" w:rsidRDefault="00726325" w:rsidP="008A45D0">
            <w:r w:rsidRPr="008A45D0">
              <w:t>(Afshan and Ammara talking…)</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W3</w:t>
            </w:r>
          </w:p>
        </w:tc>
        <w:tc>
          <w:tcPr>
            <w:tcW w:w="6967" w:type="dxa"/>
          </w:tcPr>
          <w:p w:rsidR="00726325" w:rsidRPr="008A45D0" w:rsidRDefault="00726325" w:rsidP="008A45D0">
            <w:r w:rsidRPr="008A45D0">
              <w:t>We wanted Ammara to do the delivery case but it all went with the will of Allah….</w:t>
            </w:r>
          </w:p>
          <w:p w:rsidR="00726325" w:rsidRPr="008A45D0" w:rsidRDefault="00726325" w:rsidP="008A45D0">
            <w:r w:rsidRPr="008A45D0">
              <w:t>I was talking with Sadia this morning…..that we took number from Ammara but couldn’t get time to call her…..</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W4</w:t>
            </w:r>
          </w:p>
        </w:tc>
        <w:tc>
          <w:tcPr>
            <w:tcW w:w="6967" w:type="dxa"/>
          </w:tcPr>
          <w:p w:rsidR="00726325" w:rsidRPr="008A45D0" w:rsidRDefault="00726325" w:rsidP="008A45D0">
            <w:r w:rsidRPr="008A45D0">
              <w:t>I went to call aunty ….I told Sadia that she is not well…..so Sadia gave me the number but I said that there is no need for the number now (while laughing)</w:t>
            </w:r>
          </w:p>
          <w:p w:rsidR="00726325" w:rsidRPr="008A45D0" w:rsidRDefault="00726325" w:rsidP="008A45D0">
            <w:r w:rsidRPr="008A45D0">
              <w:t>I didn’t tell everything to her….even aunty was not getting the whole thing….when she came home then she got what actually happened.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Okay…. Is Salma here?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W3</w:t>
            </w:r>
          </w:p>
        </w:tc>
        <w:tc>
          <w:tcPr>
            <w:tcW w:w="6967" w:type="dxa"/>
          </w:tcPr>
          <w:p w:rsidR="00726325" w:rsidRPr="008A45D0" w:rsidRDefault="00726325" w:rsidP="008A45D0">
            <w:r w:rsidRPr="008A45D0">
              <w:t>No, Salma is not here….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Her brother’s wife (bhabi) had her first delivery last month…a baby boy was born but he died afterwards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They gave him “Lactogen” …. he hasn’t got enough days to live …..  secondly he had tummy pains so they gave him Lactogen etc…</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Why didn’t they give her mother’s feed…..?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W3</w:t>
            </w:r>
          </w:p>
        </w:tc>
        <w:tc>
          <w:tcPr>
            <w:tcW w:w="6967" w:type="dxa"/>
          </w:tcPr>
          <w:p w:rsidR="00726325" w:rsidRPr="008A45D0" w:rsidRDefault="00726325" w:rsidP="008A45D0">
            <w:r w:rsidRPr="008A45D0">
              <w:t>She hasn’t got enough milk….</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Her baby might find it difficult to suck….some babies are very active and they suck milk quickly and easily…. I used to tell her to train him to suck your milk but…..</w:t>
            </w:r>
          </w:p>
          <w:p w:rsidR="00726325" w:rsidRPr="008A45D0" w:rsidRDefault="00726325" w:rsidP="008A45D0">
            <w:r w:rsidRPr="008A45D0">
              <w:t>I explained them so many times not to give him formula milk….but he might have to live this long only…..that is why he didn’t take formula milk as well…. Then he had the tummy pains …and I think he died for the same reason…..</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 xml:space="preserve">Afshan </w:t>
            </w:r>
          </w:p>
        </w:tc>
        <w:tc>
          <w:tcPr>
            <w:tcW w:w="6967" w:type="dxa"/>
          </w:tcPr>
          <w:p w:rsidR="00726325" w:rsidRPr="008A45D0" w:rsidRDefault="00726325" w:rsidP="008A45D0">
            <w:r w:rsidRPr="008A45D0">
              <w:t>He had pain in the abdomen….?</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Yeah… his father went for the check-up and gave him the medicine…then when they went again …they told him that he had died…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Oh…so sad…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I think it was Friday…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W3</w:t>
            </w:r>
          </w:p>
        </w:tc>
        <w:tc>
          <w:tcPr>
            <w:tcW w:w="6967" w:type="dxa"/>
          </w:tcPr>
          <w:p w:rsidR="00726325" w:rsidRPr="008A45D0" w:rsidRDefault="00726325" w:rsidP="008A45D0">
            <w:r w:rsidRPr="008A45D0">
              <w:t>It’s been four days now….</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He was absolutely fine…. Like a normal active baby….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 xml:space="preserve">Sometimes it is just an excuse….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Sadia’s daughter is fine…neither she is too skinny nor healthy….</w:t>
            </w:r>
          </w:p>
          <w:p w:rsidR="00726325" w:rsidRPr="008A45D0" w:rsidRDefault="00726325" w:rsidP="008A45D0">
            <w:r w:rsidRPr="008A45D0">
              <w:t>Does she take feed on time…..?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W3</w:t>
            </w:r>
          </w:p>
        </w:tc>
        <w:tc>
          <w:tcPr>
            <w:tcW w:w="6967" w:type="dxa"/>
          </w:tcPr>
          <w:p w:rsidR="00726325" w:rsidRPr="008A45D0" w:rsidRDefault="00726325" w:rsidP="008A45D0">
            <w:r w:rsidRPr="008A45D0">
              <w:t>Yes I gave her my feed….we gave her “Ghutti” for first two days….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Does Baji have any back aches etc….?</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W3</w:t>
            </w:r>
          </w:p>
        </w:tc>
        <w:tc>
          <w:tcPr>
            <w:tcW w:w="6967" w:type="dxa"/>
          </w:tcPr>
          <w:p w:rsidR="00726325" w:rsidRPr="008A45D0" w:rsidRDefault="00726325" w:rsidP="008A45D0">
            <w:r w:rsidRPr="008A45D0">
              <w:t>No….not really…she fell down here..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W3</w:t>
            </w:r>
          </w:p>
        </w:tc>
        <w:tc>
          <w:tcPr>
            <w:tcW w:w="6967" w:type="dxa"/>
          </w:tcPr>
          <w:p w:rsidR="00726325" w:rsidRPr="008A45D0" w:rsidRDefault="00726325" w:rsidP="008A45D0">
            <w:r w:rsidRPr="008A45D0">
              <w:t>She says that she was fine at that time but now she can feel those pains and sprains.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If you have given them any medicines then give some painkillers as well.</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W3</w:t>
            </w:r>
          </w:p>
        </w:tc>
        <w:tc>
          <w:tcPr>
            <w:tcW w:w="6967" w:type="dxa"/>
          </w:tcPr>
          <w:p w:rsidR="00726325" w:rsidRPr="008A45D0" w:rsidRDefault="00726325" w:rsidP="008A45D0">
            <w:r w:rsidRPr="008A45D0">
              <w:t>No ... we haven’t given her medicines… but …day before yesterday her blood pressure was quite low ….so she had an injection and some medicines….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Do take her for vaccinations now and give her name to the union council….</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W3</w:t>
            </w:r>
          </w:p>
        </w:tc>
        <w:tc>
          <w:tcPr>
            <w:tcW w:w="6967" w:type="dxa"/>
          </w:tcPr>
          <w:p w:rsidR="00726325" w:rsidRPr="008A45D0" w:rsidRDefault="00726325" w:rsidP="008A45D0">
            <w:r w:rsidRPr="008A45D0">
              <w:t>We haven’t decided her name yet….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Is it …. What have you thought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W3</w:t>
            </w:r>
          </w:p>
        </w:tc>
        <w:tc>
          <w:tcPr>
            <w:tcW w:w="6967" w:type="dxa"/>
          </w:tcPr>
          <w:p w:rsidR="00726325" w:rsidRPr="008A45D0" w:rsidRDefault="00726325" w:rsidP="008A45D0">
            <w:r w:rsidRPr="008A45D0">
              <w:t>He didn’t like any name yet….</w:t>
            </w:r>
          </w:p>
          <w:p w:rsidR="00726325" w:rsidRPr="008A45D0" w:rsidRDefault="00726325" w:rsidP="008A45D0">
            <w:r w:rsidRPr="008A45D0">
              <w:t>What should I bring for you?</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No ...thank you very much….</w:t>
            </w:r>
          </w:p>
          <w:p w:rsidR="00726325" w:rsidRPr="008A45D0" w:rsidRDefault="00726325" w:rsidP="008A45D0">
            <w:r w:rsidRPr="008A45D0">
              <w:t>So …what does your husband do?</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W3</w:t>
            </w:r>
          </w:p>
        </w:tc>
        <w:tc>
          <w:tcPr>
            <w:tcW w:w="6967" w:type="dxa"/>
          </w:tcPr>
          <w:p w:rsidR="00726325" w:rsidRPr="008A45D0" w:rsidRDefault="00726325" w:rsidP="008A45D0">
            <w:r w:rsidRPr="008A45D0">
              <w:t>My husband stays at home these days…. He has retired from the army….now he has bought a tractor and does the labour work.</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W3</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What does he do in army?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You have put your mother in trouble for no reason….</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W4</w:t>
            </w:r>
          </w:p>
        </w:tc>
        <w:tc>
          <w:tcPr>
            <w:tcW w:w="6967" w:type="dxa"/>
          </w:tcPr>
          <w:p w:rsidR="00726325" w:rsidRPr="008A45D0" w:rsidRDefault="00726325" w:rsidP="008A45D0">
            <w:r w:rsidRPr="008A45D0">
              <w:t>I am doing it myself…..</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What do you do?</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W4</w:t>
            </w:r>
          </w:p>
        </w:tc>
        <w:tc>
          <w:tcPr>
            <w:tcW w:w="6967" w:type="dxa"/>
          </w:tcPr>
          <w:p w:rsidR="00726325" w:rsidRPr="008A45D0" w:rsidRDefault="00726325" w:rsidP="008A45D0">
            <w:r w:rsidRPr="008A45D0">
              <w:t>Household work…</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Ammara….. What was mum saying?</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Mum was asking ….. where are you?......</w:t>
            </w:r>
          </w:p>
          <w:p w:rsidR="00726325" w:rsidRPr="008A45D0" w:rsidRDefault="00726325" w:rsidP="008A45D0">
            <w:r w:rsidRPr="008A45D0">
              <w:t>I told her not to worry we are here…you can do that easily….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You have put mum in trouble for no reason…..</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Mum was not at home earlier…when I called her then she returned home….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So she was asking me ….where are you?.... so I told her not to worry ….you can do that easily…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Bushra</w:t>
            </w:r>
          </w:p>
        </w:tc>
        <w:tc>
          <w:tcPr>
            <w:tcW w:w="6967" w:type="dxa"/>
          </w:tcPr>
          <w:p w:rsidR="00726325" w:rsidRPr="008A45D0" w:rsidRDefault="00726325" w:rsidP="008A45D0">
            <w:r w:rsidRPr="008A45D0">
              <w:t>Yeah….carry on……</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To W3 …. What was the rank of your husband when he got retirement from army?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 xml:space="preserve">W3 </w:t>
            </w:r>
          </w:p>
        </w:tc>
        <w:tc>
          <w:tcPr>
            <w:tcW w:w="6967" w:type="dxa"/>
          </w:tcPr>
          <w:p w:rsidR="00726325" w:rsidRPr="008A45D0" w:rsidRDefault="00726325" w:rsidP="008A45D0">
            <w:r w:rsidRPr="008A45D0">
              <w:t>He was “Naik” in army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Oh …so he got his retirement as “Naik”</w:t>
            </w:r>
          </w:p>
          <w:p w:rsidR="00726325" w:rsidRPr="008A45D0" w:rsidRDefault="00726325" w:rsidP="008A45D0">
            <w:r w:rsidRPr="008A45D0">
              <w:t>Okay…okay….</w:t>
            </w:r>
          </w:p>
          <w:p w:rsidR="00726325" w:rsidRPr="008A45D0" w:rsidRDefault="00726325" w:rsidP="008A45D0">
            <w:r w:rsidRPr="008A45D0">
              <w:t>So did you build this house during job or after retirement?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W3</w:t>
            </w:r>
          </w:p>
        </w:tc>
        <w:tc>
          <w:tcPr>
            <w:tcW w:w="6967" w:type="dxa"/>
          </w:tcPr>
          <w:p w:rsidR="00726325" w:rsidRPr="008A45D0" w:rsidRDefault="00726325" w:rsidP="008A45D0">
            <w:r w:rsidRPr="008A45D0">
              <w:t>During the job…..</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I am asking because they are building new ones here…..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W3</w:t>
            </w:r>
          </w:p>
        </w:tc>
        <w:tc>
          <w:tcPr>
            <w:tcW w:w="6967" w:type="dxa"/>
          </w:tcPr>
          <w:p w:rsidR="00726325" w:rsidRPr="008A45D0" w:rsidRDefault="00726325" w:rsidP="008A45D0">
            <w:r w:rsidRPr="008A45D0">
              <w:t>Yes ….they are constructing ….. some are ready …and some are still under construction…..</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How many of your brothers live in this house?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W3</w:t>
            </w:r>
          </w:p>
        </w:tc>
        <w:tc>
          <w:tcPr>
            <w:tcW w:w="6967" w:type="dxa"/>
          </w:tcPr>
          <w:p w:rsidR="00726325" w:rsidRPr="008A45D0" w:rsidRDefault="00726325" w:rsidP="008A45D0">
            <w:r w:rsidRPr="008A45D0">
              <w:t>Four…</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All four live in this house….?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W3</w:t>
            </w:r>
          </w:p>
        </w:tc>
        <w:tc>
          <w:tcPr>
            <w:tcW w:w="6967" w:type="dxa"/>
          </w:tcPr>
          <w:p w:rsidR="00726325" w:rsidRPr="008A45D0" w:rsidRDefault="00726325" w:rsidP="008A45D0">
            <w:r w:rsidRPr="008A45D0">
              <w:t>The older two brothers are married……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Okay…so they live as a combined family….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One of them is “Azhar” …..what is the name of the other brother…..?</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W3</w:t>
            </w:r>
          </w:p>
        </w:tc>
        <w:tc>
          <w:tcPr>
            <w:tcW w:w="6967" w:type="dxa"/>
          </w:tcPr>
          <w:p w:rsidR="00726325" w:rsidRPr="008A45D0" w:rsidRDefault="00726325" w:rsidP="008A45D0">
            <w:r w:rsidRPr="008A45D0">
              <w:t>One of them is “Aziz”…..</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Okay…I haven’t seen all of them….</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W3</w:t>
            </w:r>
          </w:p>
        </w:tc>
        <w:tc>
          <w:tcPr>
            <w:tcW w:w="6967" w:type="dxa"/>
          </w:tcPr>
          <w:p w:rsidR="00726325" w:rsidRPr="008A45D0" w:rsidRDefault="00726325" w:rsidP="008A45D0">
            <w:r w:rsidRPr="008A45D0">
              <w:t>Usually he is not at home…..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Did you drop “Azhar”…..</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W3</w:t>
            </w:r>
          </w:p>
        </w:tc>
        <w:tc>
          <w:tcPr>
            <w:tcW w:w="6967" w:type="dxa"/>
          </w:tcPr>
          <w:p w:rsidR="00726325" w:rsidRPr="008A45D0" w:rsidRDefault="00726325" w:rsidP="008A45D0">
            <w:r w:rsidRPr="008A45D0">
              <w:t>No his aunt’s (mother’s sister) house…..</w:t>
            </w:r>
          </w:p>
          <w:p w:rsidR="00726325" w:rsidRPr="008A45D0" w:rsidRDefault="00726325" w:rsidP="008A45D0">
            <w:r w:rsidRPr="008A45D0">
              <w:t>(Ammara and W3 talking about other things)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Anything else madam…..</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Let’s go…..</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W3</w:t>
            </w:r>
          </w:p>
        </w:tc>
        <w:tc>
          <w:tcPr>
            <w:tcW w:w="6967" w:type="dxa"/>
          </w:tcPr>
          <w:p w:rsidR="00726325" w:rsidRPr="008A45D0" w:rsidRDefault="00726325" w:rsidP="008A45D0">
            <w:r w:rsidRPr="008A45D0">
              <w:t>Why..? your lunch is not ready yet….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We’ll do something else in the mean time….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 …we’ll do something else till then…..</w:t>
            </w:r>
          </w:p>
          <w:p w:rsidR="00726325" w:rsidRPr="008A45D0" w:rsidRDefault="00726325" w:rsidP="008A45D0">
            <w:r w:rsidRPr="008A45D0">
              <w:t>Okay then…AllahHafiz….</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Don’t forget to apply spirit or any such thing on his chord…..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How did you tie the chord….?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W3</w:t>
            </w:r>
          </w:p>
        </w:tc>
        <w:tc>
          <w:tcPr>
            <w:tcW w:w="6967" w:type="dxa"/>
          </w:tcPr>
          <w:p w:rsidR="00726325" w:rsidRPr="008A45D0" w:rsidRDefault="00726325" w:rsidP="008A45D0">
            <w:r w:rsidRPr="008A45D0">
              <w:t>With a thread….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With a thread?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W3</w:t>
            </w:r>
          </w:p>
        </w:tc>
        <w:tc>
          <w:tcPr>
            <w:tcW w:w="6967" w:type="dxa"/>
          </w:tcPr>
          <w:p w:rsidR="00726325" w:rsidRPr="008A45D0" w:rsidRDefault="00726325" w:rsidP="008A45D0">
            <w:r w:rsidRPr="008A45D0">
              <w:t>Yea…..</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Is it dry now….? What are you applying on it?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W3</w:t>
            </w:r>
          </w:p>
        </w:tc>
        <w:tc>
          <w:tcPr>
            <w:tcW w:w="6967" w:type="dxa"/>
          </w:tcPr>
          <w:p w:rsidR="00726325" w:rsidRPr="008A45D0" w:rsidRDefault="00726325" w:rsidP="008A45D0">
            <w:r w:rsidRPr="008A45D0">
              <w:t>We are applying this……his grandmother made this thing by adding beans in ghee…. So we apply oil….</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W3</w:t>
            </w:r>
          </w:p>
        </w:tc>
        <w:tc>
          <w:tcPr>
            <w:tcW w:w="6967" w:type="dxa"/>
          </w:tcPr>
          <w:p w:rsidR="00726325" w:rsidRPr="008A45D0" w:rsidRDefault="00726325" w:rsidP="008A45D0">
            <w:r w:rsidRPr="008A45D0">
              <w:t>It really works….we apply the same thing to all the children in our family…. My other brother’s wife has six kids and she applies the same thing to them….</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If it works for him then it is fine otherwise use spirit….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W3</w:t>
            </w:r>
          </w:p>
        </w:tc>
        <w:tc>
          <w:tcPr>
            <w:tcW w:w="6967" w:type="dxa"/>
          </w:tcPr>
          <w:p w:rsidR="00726325" w:rsidRPr="008A45D0" w:rsidRDefault="00726325" w:rsidP="008A45D0">
            <w:r w:rsidRPr="008A45D0">
              <w:t>Okay….I’ll ask someone to bring spirit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So I’ll write it for his father….. What is his father’s name?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W3</w:t>
            </w:r>
          </w:p>
        </w:tc>
        <w:tc>
          <w:tcPr>
            <w:tcW w:w="6967" w:type="dxa"/>
          </w:tcPr>
          <w:p w:rsidR="00726325" w:rsidRPr="008A45D0" w:rsidRDefault="00726325" w:rsidP="008A45D0">
            <w:r w:rsidRPr="008A45D0">
              <w:t>“Mazhar”….</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I’ll write the name and give it….whenever “Rafiq” uncle will come …he will give the injection…..no matter wherever he is…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You didn’t have the injection yet…?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No…. not much people go for the vaccination here…..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 xml:space="preserve">Okay then….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 xml:space="preserve">There is one Anti-natal patient here….lets meet her…..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 …fine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 then….Allah hafiz….</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There is an Anti-natal patient here… she used to call me for check-ups in her previous pregnancy but then called “DAI” afterwards for the case……now…I’ll motivate her with you people….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Where is she…..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Just next to that car…..</w:t>
            </w:r>
          </w:p>
          <w:p w:rsidR="00726325" w:rsidRPr="008A45D0" w:rsidRDefault="00726325" w:rsidP="008A45D0">
            <w:r w:rsidRPr="008A45D0">
              <w:t xml:space="preserve">There were three to four cases here…. </w:t>
            </w:r>
          </w:p>
          <w:p w:rsidR="00726325" w:rsidRPr="008A45D0" w:rsidRDefault="00726325" w:rsidP="008A45D0">
            <w:r w:rsidRPr="008A45D0">
              <w:t>I had folic acids…..I got them from……</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….but I didn’t have any other tablets or capsules …so it ended like this…… they called “DAI” and had the delivery from them…..</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Just a little bit more ahead…..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Okay…lets go</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Haleema</w:t>
            </w:r>
          </w:p>
        </w:tc>
        <w:tc>
          <w:tcPr>
            <w:tcW w:w="6967" w:type="dxa"/>
          </w:tcPr>
          <w:p w:rsidR="00726325" w:rsidRPr="008A45D0" w:rsidRDefault="00726325" w:rsidP="008A45D0">
            <w:r w:rsidRPr="008A45D0">
              <w:t>What is the cast of these people where we just left…..?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“Nai”…..</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I had the same idea…..</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People like them…. or of “Nai” cast are really nice….. we like to visit them… but I don’t feel like going to those, who are almost of our level …because they ask you irrelevant questions…. And their behaviour is so weird as if we are doing some degrade job…..</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Is it…? Can you take me to someone like that?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Okay … fine….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Haleema</w:t>
            </w:r>
          </w:p>
        </w:tc>
        <w:tc>
          <w:tcPr>
            <w:tcW w:w="6967" w:type="dxa"/>
          </w:tcPr>
          <w:p w:rsidR="00726325" w:rsidRPr="008A45D0" w:rsidRDefault="00726325" w:rsidP="008A45D0">
            <w:r w:rsidRPr="008A45D0">
              <w:t>It is a hard task…..</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Do you remember …she was telling us about a nurse, who belonged to “Chaudhary” cast.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She came to their house in winters…. For about five to six times …but they didn’t call me…..one of them was “multi”….so she didn’t take much time….. the baby was delivered easily….</w:t>
            </w:r>
          </w:p>
          <w:p w:rsidR="00726325" w:rsidRPr="008A45D0" w:rsidRDefault="00726325" w:rsidP="008A45D0">
            <w:r w:rsidRPr="008A45D0">
              <w:t>The other said that….she had the same thing……</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But in fact they called the DAI…..</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And they call DAI when the baby is about to deliver…..</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Oh… this gate is locked…. It is a very big house …it seems that they are quite rich people…..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They are “Tarkhan” but are very strong.</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They gave her Rs.500 but she was unwilling to take that because she no more works as a DAI….. those who work as proper DAI they want at least Rs2000….. Although they are not proper ones….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Once she did the case of “Pathans”….they gave her Rs1000…and she denies to take Rs1000….</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So…..</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It means she needs more money than that….. like the DAIs at “Pinanwal” …you know “Sakina” etc…. they do a proper job…. These Dai don’t work like them….. there is another Dai from “Daryala”…. She came here to do the case and she demanded Rs3500 for the case…..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 they demand lot of money…..but such people don’t work….only if it is in their own area or if somebody has called them…. And for that if somebody pays them its well and good otherwise….. she was saying Rs500 but I think they must have paid Rs1000 or even more….that’s my personal opinion though….</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Which crops grow in your area?</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Wheat… pearl millet….sesame…in winters there are turnips ….etc…</w:t>
            </w:r>
          </w:p>
          <w:p w:rsidR="00726325" w:rsidRPr="008A45D0" w:rsidRDefault="00726325" w:rsidP="008A45D0">
            <w:r w:rsidRPr="008A45D0">
              <w:t>They grow in my village but if you talk about Daryala side then…. Sugar cane….rice…..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Potatoes …and…..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Cotton….and everything</w:t>
            </w:r>
          </w:p>
          <w:p w:rsidR="00726325" w:rsidRPr="008A45D0" w:rsidRDefault="00726325" w:rsidP="008A45D0">
            <w:r w:rsidRPr="008A45D0">
              <w:t>Potatoes….peas…. cauliflower….everything….</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 …because they have water…..</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 ….from the river….</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We shouldn’t take car there because it might cause a problem….</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Okay …lets take a lady health worker from here as well</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Wait…. I’ll leave you with someone who just had c-section.</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Let’s take them with us I’ll make her sit in my house….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Who?</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Our driver….</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No …no …he’ll stay with the car….</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Why? .... Is he on some kind of punishment….?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 … kind of punishment….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He is a lecturer …. He has done MA English and now he is a Lecturer in Government Degree College, Pind Dadan Khan…..</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Is it…?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Asalam o Alikum</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Asalam o Alikum</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Haleema</w:t>
            </w:r>
          </w:p>
        </w:tc>
        <w:tc>
          <w:tcPr>
            <w:tcW w:w="6967" w:type="dxa"/>
          </w:tcPr>
          <w:p w:rsidR="00726325" w:rsidRPr="008A45D0" w:rsidRDefault="00726325" w:rsidP="008A45D0">
            <w:r w:rsidRPr="008A45D0">
              <w:t>Asalam o Alikum</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Bushra</w:t>
            </w:r>
          </w:p>
        </w:tc>
        <w:tc>
          <w:tcPr>
            <w:tcW w:w="6967" w:type="dxa"/>
          </w:tcPr>
          <w:p w:rsidR="00726325" w:rsidRPr="008A45D0" w:rsidRDefault="00726325" w:rsidP="008A45D0">
            <w:r w:rsidRPr="008A45D0">
              <w:t>Asalam o Alikum</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(introducing others…)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How are you all?</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We are fine thank you …. With the blessing of Allah….how are you and how’s the baby?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Yes….with the blessing of Allah…</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Is this your first child?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Yes ….this is my first child….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Okay….so you had caesarean….</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Yes …I had a caesarean</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 xml:space="preserve">Okay…so what reason did doctors gave you for a caesarean ….?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….because on 12</w:t>
            </w:r>
            <w:r w:rsidRPr="008A45D0">
              <w:rPr>
                <w:vertAlign w:val="superscript"/>
              </w:rPr>
              <w:t>th</w:t>
            </w:r>
            <w:r w:rsidRPr="008A45D0">
              <w:t xml:space="preserve"> there was so much water….</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Oh…okay…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So I went for the check up and they told me that baby is not moving much…..</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They said that it will be normal …..though</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So did you have any pains….?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No …. They did give me injections and a drip but…there were no pains….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So…. they told me that the womb is not opened yet….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So didn’t you call Ammara for check-ups…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Yes I did….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Why not….? Ammara came to my house and I went to her house several times…..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For which check-up did you go to Ammara’s house?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For blood pressure and weight etc… I am a working woman so I used to ask her what will be my delivery date?...she used to advise about diet…. Medicines…and for medicines I used to go to Dr. Saida …and I do go to CMH for check-up as well…..</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Whatever medicines they prescribe me…I discuss them with her….</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Okay…..so you went to both Dr. Saida and CMH…..</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It is because I am a Lecturer in the college of Pind Dadan Khan…so I can’t manage to go to Jehlum every time….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In my early months I took medicines from Dr. Saeda but from 8</w:t>
            </w:r>
            <w:r w:rsidRPr="008A45D0">
              <w:rPr>
                <w:vertAlign w:val="superscript"/>
              </w:rPr>
              <w:t xml:space="preserve">th </w:t>
            </w:r>
            <w:r w:rsidRPr="008A45D0">
              <w:t>month I went to them because I have to go there for delivery.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Okay….so have you got any special link to CMH Jehlum?</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Is your husband in army?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I was asking that why you specially want to deliver the baby in CMH…</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I can go to anyone else but…he asked me to go to CMH Jehlum….he said if you are satisfied then it is okay , otherwise we can go to a private one….wherever you say…..as you know there setup is so good….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Yes…it is really good…..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 xml:space="preserve">So that’s why….. actually before getting married I had an operation for ovarian …then it was neglected….that’s why this is my precious baby….thanks to Allah….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It is a miracle ….. that after five years I am blessed and for the same reason I don’t want to take any risk….. that’s why when they said that operation is required I agreed at once….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Yeah…you want to save your precious baby…..</w:t>
            </w:r>
          </w:p>
          <w:p w:rsidR="00726325" w:rsidRPr="008A45D0" w:rsidRDefault="00726325" w:rsidP="008A45D0">
            <w:r w:rsidRPr="008A45D0">
              <w:t xml:space="preserve">So you had Ovarian before getting married and they were removed …so was your husband aware of that…?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Yes…he is my first cousin….</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Normally it is hard to get married with such thing….</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But I had one ovary and then I had the one baby “scanch” …so doctors said that I should get marry now ….and my husband doesn’t lives all the time with me ….but even then Allah blessed me with a baby….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This is very good news indeed….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From where do you belong?</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Form Islamabad….</w:t>
            </w:r>
          </w:p>
          <w:p w:rsidR="00726325" w:rsidRPr="008A45D0" w:rsidRDefault="00726325" w:rsidP="008A45D0">
            <w:r w:rsidRPr="008A45D0">
              <w:t>We are going research…</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Come sit with us….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W6</w:t>
            </w:r>
          </w:p>
        </w:tc>
        <w:tc>
          <w:tcPr>
            <w:tcW w:w="6967" w:type="dxa"/>
          </w:tcPr>
          <w:p w:rsidR="00726325" w:rsidRPr="008A45D0" w:rsidRDefault="00726325" w:rsidP="008A45D0">
            <w:r w:rsidRPr="008A45D0">
              <w:t>We have our own kids….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W6</w:t>
            </w:r>
          </w:p>
        </w:tc>
        <w:tc>
          <w:tcPr>
            <w:tcW w:w="6967" w:type="dxa"/>
          </w:tcPr>
          <w:p w:rsidR="00726325" w:rsidRPr="008A45D0" w:rsidRDefault="00726325" w:rsidP="008A45D0">
            <w:r w:rsidRPr="008A45D0">
              <w:t>Congratulations….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Thank you….</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W6</w:t>
            </w:r>
          </w:p>
        </w:tc>
        <w:tc>
          <w:tcPr>
            <w:tcW w:w="6967" w:type="dxa"/>
          </w:tcPr>
          <w:p w:rsidR="00726325" w:rsidRPr="008A45D0" w:rsidRDefault="00726325" w:rsidP="008A45D0">
            <w:r w:rsidRPr="008A45D0">
              <w:t>I want to come earlier as well but Fayyaz said that it is very cold …..and I didn’t know whether the “Jhanda” is done or not….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Okay ….that’s fine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“Sun” means nobody is allowed to see the baby till “Jhanda” is done…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Is it …..(strangely)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W6</w:t>
            </w:r>
          </w:p>
        </w:tc>
        <w:tc>
          <w:tcPr>
            <w:tcW w:w="6967" w:type="dxa"/>
          </w:tcPr>
          <w:p w:rsidR="00726325" w:rsidRPr="008A45D0" w:rsidRDefault="00726325" w:rsidP="008A45D0">
            <w:r w:rsidRPr="008A45D0">
              <w:t>I am his grandmother…..</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 xml:space="preserve">W6 </w:t>
            </w:r>
          </w:p>
        </w:tc>
        <w:tc>
          <w:tcPr>
            <w:tcW w:w="6967" w:type="dxa"/>
          </w:tcPr>
          <w:p w:rsidR="00726325" w:rsidRPr="008A45D0" w:rsidRDefault="00726325" w:rsidP="008A45D0">
            <w:r w:rsidRPr="008A45D0">
              <w:t>I came in a rush….May he live long life… he is my cousins grandson</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Haleema</w:t>
            </w:r>
          </w:p>
        </w:tc>
        <w:tc>
          <w:tcPr>
            <w:tcW w:w="6967" w:type="dxa"/>
          </w:tcPr>
          <w:p w:rsidR="00726325" w:rsidRPr="008A45D0" w:rsidRDefault="00726325" w:rsidP="008A45D0">
            <w:r w:rsidRPr="008A45D0">
              <w:t>No …no there is no need for the tea….</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We had enough tea for today…..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He wasn’t drinking milk …as I had the operation so the hospital staff took him to the nursery and gave him the powdered milk…..</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So he was used to that milk and wasn’t taking my feed but then …. After putting so much effort now he has started taking my feed as well….because I am your mother, I said to him….</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 (while smiling)</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tc>
        <w:tc>
          <w:tcPr>
            <w:tcW w:w="6967" w:type="dxa"/>
          </w:tcPr>
          <w:p w:rsidR="00726325" w:rsidRPr="008A45D0" w:rsidRDefault="00726325" w:rsidP="008A45D0">
            <w:r w:rsidRPr="008A45D0">
              <w:t>(Everyone is laughing)</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You know…normally people think that working ladies don’t bother to feed their baby …but we know that it is right of baby….. so I tried a lot today and he is taking my feed now….</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W6</w:t>
            </w:r>
          </w:p>
        </w:tc>
        <w:tc>
          <w:tcPr>
            <w:tcW w:w="6967" w:type="dxa"/>
          </w:tcPr>
          <w:p w:rsidR="00726325" w:rsidRPr="008A45D0" w:rsidRDefault="00726325" w:rsidP="008A45D0">
            <w:r w:rsidRPr="008A45D0">
              <w:t>Is he…?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W6</w:t>
            </w:r>
          </w:p>
        </w:tc>
        <w:tc>
          <w:tcPr>
            <w:tcW w:w="6967" w:type="dxa"/>
          </w:tcPr>
          <w:p w:rsidR="00726325" w:rsidRPr="008A45D0" w:rsidRDefault="00726325" w:rsidP="008A45D0">
            <w:r w:rsidRPr="008A45D0">
              <w:t>That’s good…. He is your first boy…. And by the way the powdered milk is very sweet as well….</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No no….. I don’t turn the cooker on …I have to get up at night… and I am not satisfied with that milk ….it seems like he is drinking water…then I tried of buffalo ….but now he has started taking my feed….after fighting with him….(laughing)</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Do you want to ask something?</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No …nothing as such….we came here to meet the lady health worker …so she said I should see you as well….</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You know how backward this area is…. So it is really necessary to have someone like this….. I do have resources and my husband is in army as well….. I have a permanent job as well…. I work as Lecturer…. I can afford any situation….and that’s why I went there …. But there are women here who don’t even care for their diet nor they can afford a proper one…. My relative had a daughter ….she had the delivery and it was alright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I mean she is very helpful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Exactly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I came here after getting married ….before that I used to live in Kamra …. My father is in Air Force …so I completed my education from there…. There we have got all facilities …as cities normally have every type of facility ….although we avail them but never realise how important they are…..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 …of course….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Then we came to this place….and here if a person is about to die …then he will expire before reaching the hospital…..</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And in these circumstances they are a blessing …even if she is not fully trained…..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Like for pregnant women ….or other small matters……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Yeah ….. Exactly….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I went to her so many times for checking my blood pressure….. and even she once came to see me at mid-night because my blood pressure was very low….. they are our relatives as well….so it was so convenient …. And if we have to travel first then….it becomes a big problem….</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 obviously….. it is a big problem….</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No …it is a very good step of government …in my opinion…</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W6</w:t>
            </w:r>
          </w:p>
        </w:tc>
        <w:tc>
          <w:tcPr>
            <w:tcW w:w="6967" w:type="dxa"/>
          </w:tcPr>
          <w:p w:rsidR="00726325" w:rsidRPr="008A45D0" w:rsidRDefault="00726325" w:rsidP="008A45D0">
            <w:r w:rsidRPr="008A45D0">
              <w:t>What happened ….operation….??</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W6</w:t>
            </w:r>
          </w:p>
        </w:tc>
        <w:tc>
          <w:tcPr>
            <w:tcW w:w="6967" w:type="dxa"/>
          </w:tcPr>
          <w:p w:rsidR="00726325" w:rsidRPr="008A45D0" w:rsidRDefault="00726325" w:rsidP="008A45D0">
            <w:r w:rsidRPr="008A45D0">
              <w:t>It is a difficult process if we compare it to a normal delivery…..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Let me tell you something humorous…..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Tell me….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I tried a lot for a normal delivery …as here is a misconception that people do it deliberately …..(while laughing)</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 … she did it on her own will…...</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 xml:space="preserve">Women came to see me and said you should wait for the pains…. You are pampered child …that’s why you must have told them to do it…..  then I explained them that it is nothing like this …..she was a gynaecologist….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W6</w:t>
            </w:r>
          </w:p>
        </w:tc>
        <w:tc>
          <w:tcPr>
            <w:tcW w:w="6967" w:type="dxa"/>
          </w:tcPr>
          <w:p w:rsidR="00726325" w:rsidRPr="008A45D0" w:rsidRDefault="00726325" w:rsidP="008A45D0">
            <w:r w:rsidRPr="008A45D0">
              <w:t>Those who had operations …if you ask them they say that….the backbone……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Back bone…..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W6</w:t>
            </w:r>
          </w:p>
        </w:tc>
        <w:tc>
          <w:tcPr>
            <w:tcW w:w="6967" w:type="dxa"/>
          </w:tcPr>
          <w:p w:rsidR="00726325" w:rsidRPr="008A45D0" w:rsidRDefault="00726325" w:rsidP="008A45D0">
            <w:r w:rsidRPr="008A45D0">
              <w:t>It is of this size…..and they….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You haven’t had operation …..how do you know….?</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It was the will of Allah…..</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W6</w:t>
            </w:r>
          </w:p>
        </w:tc>
        <w:tc>
          <w:tcPr>
            <w:tcW w:w="6967" w:type="dxa"/>
          </w:tcPr>
          <w:p w:rsidR="00726325" w:rsidRPr="008A45D0" w:rsidRDefault="00726325" w:rsidP="008A45D0">
            <w:r w:rsidRPr="008A45D0">
              <w:t>Yes that’s true….nothing else…but if the case is normal it is good….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There is nothing wrong….</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W6</w:t>
            </w:r>
          </w:p>
        </w:tc>
        <w:tc>
          <w:tcPr>
            <w:tcW w:w="6967" w:type="dxa"/>
          </w:tcPr>
          <w:p w:rsidR="00726325" w:rsidRPr="008A45D0" w:rsidRDefault="00726325" w:rsidP="008A45D0">
            <w:r w:rsidRPr="008A45D0">
              <w:t>The baby should be fine …. Alive… and have a long life….you are blessed after so many years….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Normal delivery is better….</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W6</w:t>
            </w:r>
          </w:p>
        </w:tc>
        <w:tc>
          <w:tcPr>
            <w:tcW w:w="6967" w:type="dxa"/>
          </w:tcPr>
          <w:p w:rsidR="00726325" w:rsidRPr="008A45D0" w:rsidRDefault="00726325" w:rsidP="008A45D0">
            <w:r w:rsidRPr="008A45D0">
              <w:t>Yes it is…..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 xml:space="preserve">They didn’t try for normal delivery…. (in a humorous mood)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W6</w:t>
            </w:r>
          </w:p>
        </w:tc>
        <w:tc>
          <w:tcPr>
            <w:tcW w:w="6967" w:type="dxa"/>
          </w:tcPr>
          <w:p w:rsidR="00726325" w:rsidRPr="008A45D0" w:rsidRDefault="00726325" w:rsidP="008A45D0">
            <w:r w:rsidRPr="008A45D0">
              <w:t>Yes …they didn’t try for normal delivery …..you know my two nieces have this one and they told me that they inject a very big injection in your backbone….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 xml:space="preserve">That big…. People exaggerate…. I have seen both the cases in village and of the city …..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W6</w:t>
            </w:r>
          </w:p>
        </w:tc>
        <w:tc>
          <w:tcPr>
            <w:tcW w:w="6967" w:type="dxa"/>
          </w:tcPr>
          <w:p w:rsidR="00726325" w:rsidRPr="008A45D0" w:rsidRDefault="00726325" w:rsidP="008A45D0">
            <w:r w:rsidRPr="008A45D0">
              <w:t>The girls of this era do not take pains…..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“They don’t take pains!!!”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W6</w:t>
            </w:r>
          </w:p>
        </w:tc>
        <w:tc>
          <w:tcPr>
            <w:tcW w:w="6967" w:type="dxa"/>
          </w:tcPr>
          <w:p w:rsidR="00726325" w:rsidRPr="008A45D0" w:rsidRDefault="00726325" w:rsidP="008A45D0">
            <w:r w:rsidRPr="008A45D0">
              <w:t>No….. it’s hard to bear them…. They want children without any pains….</w:t>
            </w:r>
          </w:p>
          <w:p w:rsidR="00726325" w:rsidRPr="008A45D0" w:rsidRDefault="00726325" w:rsidP="008A45D0">
            <w:r w:rsidRPr="008A45D0">
              <w:t>(w5 is laughing)</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W6</w:t>
            </w:r>
          </w:p>
        </w:tc>
        <w:tc>
          <w:tcPr>
            <w:tcW w:w="6967" w:type="dxa"/>
          </w:tcPr>
          <w:p w:rsidR="00726325" w:rsidRPr="008A45D0" w:rsidRDefault="00726325" w:rsidP="008A45D0">
            <w:r w:rsidRPr="008A45D0">
              <w:t>In olden days nobody goes for check-ups….. Allah is very merciful …. My son was a very healthy baby… I delivered it and haven’t had so many pains….. he was a very beautiful boy….. he was four and died before five years… it was the will of Allah…..</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These days girls are…..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W6</w:t>
            </w:r>
          </w:p>
        </w:tc>
        <w:tc>
          <w:tcPr>
            <w:tcW w:w="6967" w:type="dxa"/>
          </w:tcPr>
          <w:p w:rsidR="00726325" w:rsidRPr="008A45D0" w:rsidRDefault="00726325" w:rsidP="008A45D0">
            <w:r w:rsidRPr="008A45D0">
              <w:t>Yes …they….(while laughing)</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They want to have a baby without this……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W6</w:t>
            </w:r>
          </w:p>
        </w:tc>
        <w:tc>
          <w:tcPr>
            <w:tcW w:w="6967" w:type="dxa"/>
          </w:tcPr>
          <w:p w:rsidR="00726325" w:rsidRPr="008A45D0" w:rsidRDefault="00726325" w:rsidP="008A45D0">
            <w:r w:rsidRPr="008A45D0">
              <w:t>Yes…true….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I was in pains for four nights and four days……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Oh my God……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W6</w:t>
            </w:r>
          </w:p>
        </w:tc>
        <w:tc>
          <w:tcPr>
            <w:tcW w:w="6967" w:type="dxa"/>
          </w:tcPr>
          <w:p w:rsidR="00726325" w:rsidRPr="008A45D0" w:rsidRDefault="00726325" w:rsidP="008A45D0">
            <w:r w:rsidRPr="008A45D0">
              <w:t>Then a woman came from “Jalalpur” and then my son was delivered…. He was a very healthy baby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Is it…..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Dr. Sakina….</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W6</w:t>
            </w:r>
          </w:p>
        </w:tc>
        <w:tc>
          <w:tcPr>
            <w:tcW w:w="6967" w:type="dxa"/>
          </w:tcPr>
          <w:p w:rsidR="00726325" w:rsidRPr="008A45D0" w:rsidRDefault="00726325" w:rsidP="008A45D0">
            <w:r w:rsidRPr="008A45D0">
              <w:t>No she wasn’t a doctor ….just a lady….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Yes…..but people used to call her Dr. Sakina…..</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But you can’t compare that time with this one…..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No she is of their time period…..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W6</w:t>
            </w:r>
          </w:p>
        </w:tc>
        <w:tc>
          <w:tcPr>
            <w:tcW w:w="6967" w:type="dxa"/>
          </w:tcPr>
          <w:p w:rsidR="00726325" w:rsidRPr="008A45D0" w:rsidRDefault="00726325" w:rsidP="008A45D0">
            <w:r w:rsidRPr="008A45D0">
              <w:t>Yes there are more….but to bear the pains and then deliver your baby is not an easy task…….</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And is operation easy?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W6</w:t>
            </w:r>
          </w:p>
        </w:tc>
        <w:tc>
          <w:tcPr>
            <w:tcW w:w="6967" w:type="dxa"/>
          </w:tcPr>
          <w:p w:rsidR="00726325" w:rsidRPr="008A45D0" w:rsidRDefault="00726325" w:rsidP="008A45D0">
            <w:r w:rsidRPr="008A45D0">
              <w:t>Operation is difficult……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Difficult than normal delivery……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W6</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Thank God …you have accepted this…..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W6</w:t>
            </w:r>
          </w:p>
        </w:tc>
        <w:tc>
          <w:tcPr>
            <w:tcW w:w="6967" w:type="dxa"/>
          </w:tcPr>
          <w:p w:rsidR="00726325" w:rsidRPr="008A45D0" w:rsidRDefault="00726325" w:rsidP="008A45D0">
            <w:r w:rsidRPr="008A45D0">
              <w:t>Yes….it is difficult than that…..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In a normal case you had pains and then you are free after delivery but in this case you have to bear a lot of pains after that as well…..</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W6</w:t>
            </w:r>
          </w:p>
        </w:tc>
        <w:tc>
          <w:tcPr>
            <w:tcW w:w="6967" w:type="dxa"/>
          </w:tcPr>
          <w:p w:rsidR="00726325" w:rsidRPr="008A45D0" w:rsidRDefault="00726325" w:rsidP="008A45D0">
            <w:r w:rsidRPr="008A45D0">
              <w:t>They don’t like what I say …..but in olden days women give birth to 15-16 children …….including boys and girls…..but now…..</w:t>
            </w:r>
          </w:p>
          <w:p w:rsidR="00726325" w:rsidRPr="008A45D0" w:rsidRDefault="00726325" w:rsidP="008A45D0">
            <w:r w:rsidRPr="008A45D0">
              <w:t>They don’t go for more than two….</w:t>
            </w:r>
          </w:p>
          <w:p w:rsidR="00726325" w:rsidRPr="008A45D0" w:rsidRDefault="00726325" w:rsidP="008A45D0">
            <w:r w:rsidRPr="008A45D0">
              <w:t>(Afshan and w5 are laughing)</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Isn’t it good…..what is the advantage of having 10 or 11 children….</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W6</w:t>
            </w:r>
          </w:p>
        </w:tc>
        <w:tc>
          <w:tcPr>
            <w:tcW w:w="6967" w:type="dxa"/>
          </w:tcPr>
          <w:p w:rsidR="00726325" w:rsidRPr="008A45D0" w:rsidRDefault="00726325" w:rsidP="008A45D0">
            <w:r w:rsidRPr="008A45D0">
              <w:t>No …there is no benefit of them…..</w:t>
            </w:r>
          </w:p>
          <w:p w:rsidR="00726325" w:rsidRPr="008A45D0" w:rsidRDefault="00726325" w:rsidP="008A45D0">
            <w:r w:rsidRPr="008A45D0">
              <w:t>But there is a saying that …..mother of one is enough but of two is blind…….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Okay …then…leave it….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W6</w:t>
            </w:r>
          </w:p>
        </w:tc>
        <w:tc>
          <w:tcPr>
            <w:tcW w:w="6967" w:type="dxa"/>
          </w:tcPr>
          <w:p w:rsidR="00726325" w:rsidRPr="008A45D0" w:rsidRDefault="00726325" w:rsidP="008A45D0">
            <w:r w:rsidRPr="008A45D0">
              <w:t>I should leave now….. nowadays girls can’t tolerate what elders say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That’s why women had complications in olden days…..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Yeah…. How much chances are there to save a baby after a prolong labour of four days and four nights……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Babies die in mother’s womb….. my older brother did….. my mother told me that I had so many pains but the baby wasn’t coming out …..and after sometime there were no movements and the baby died….. we are well educated…..</w:t>
            </w:r>
          </w:p>
          <w:p w:rsidR="00726325" w:rsidRPr="008A45D0" w:rsidRDefault="00726325" w:rsidP="008A45D0">
            <w:r w:rsidRPr="008A45D0">
              <w:t>My two sisters are doing MBBS ….. they have to study for five years for MBBS and then they will do specialization after that ….. so they must have learned something….. they don’t cut for fun….</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Laughing</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Asalam-o-Alikum….</w:t>
            </w:r>
          </w:p>
          <w:p w:rsidR="00726325" w:rsidRPr="008A45D0" w:rsidRDefault="00726325" w:rsidP="008A45D0">
            <w:r w:rsidRPr="008A45D0">
              <w:t>So you are lady health worker…..</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What is your name?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Nasreen</w:t>
            </w:r>
          </w:p>
        </w:tc>
        <w:tc>
          <w:tcPr>
            <w:tcW w:w="6967" w:type="dxa"/>
          </w:tcPr>
          <w:p w:rsidR="00726325" w:rsidRPr="008A45D0" w:rsidRDefault="00726325" w:rsidP="008A45D0">
            <w:r w:rsidRPr="008A45D0">
              <w:t>Nasreen</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So how many health workers are there in your catchment area?</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In “Rawal” they are three….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And four in “Jotana”</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Four in “Jotana” and three in “Rawal”…..</w:t>
            </w:r>
          </w:p>
          <w:p w:rsidR="00726325" w:rsidRPr="008A45D0" w:rsidRDefault="00726325" w:rsidP="008A45D0">
            <w:r w:rsidRPr="008A45D0">
              <w:t>Your catchment area is Rawal and Jotana….</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Okay…that’s fine…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But I don’t go there often….. I used to go there ….but not now….</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In Jotana…</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Why…?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Time is very short…. I have to go on duty as well…. So I can’t go there….. otherwise when I was CMW then I used to visit them….</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So you don’t go for any delivery in Jotana….. why?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If I go there and meet people ….then they would know and call me…otherwise….</w:t>
            </w:r>
          </w:p>
          <w:p w:rsidR="00726325" w:rsidRPr="008A45D0" w:rsidRDefault="00726325" w:rsidP="008A45D0">
            <w:r w:rsidRPr="008A45D0">
              <w:t>In Jotana there are so many people already….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Is it ….. who works there….?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There is one LHV…</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 xml:space="preserve">Two DAIs….. there was one CMW as well then she did a course of “Peoples Midwifery”…. She is there as well…so altogether there are four… and there is a cement factory … and there is a LHV there as well… and there are many practitioners there….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So there are many people there …. But here …. I work and that one DAI….</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Who is she?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Dai….</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Has she done Midwifery or TBA….</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She is TBA…..</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 so do people call her for deliveries?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Nasreen</w:t>
            </w:r>
          </w:p>
        </w:tc>
        <w:tc>
          <w:tcPr>
            <w:tcW w:w="6967" w:type="dxa"/>
          </w:tcPr>
          <w:p w:rsidR="00726325" w:rsidRPr="008A45D0" w:rsidRDefault="00726325" w:rsidP="008A45D0">
            <w:r w:rsidRPr="008A45D0">
              <w:t>No not much…. Ammara mostly do all the deliveries…. Atleast in my community….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But why don’t people approach her?</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Nasreen</w:t>
            </w:r>
          </w:p>
        </w:tc>
        <w:tc>
          <w:tcPr>
            <w:tcW w:w="6967" w:type="dxa"/>
          </w:tcPr>
          <w:p w:rsidR="00726325" w:rsidRPr="008A45D0" w:rsidRDefault="00726325" w:rsidP="008A45D0">
            <w:r w:rsidRPr="008A45D0">
              <w:t>She is not very trained …..as compared to Ammara… and secondly, she has grown old now…. She can’t work….. people used to call her but now she has grown old for that….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There was one more….where we went earlier….but she has grown very old now….she can hardly walk…. She got retired first now this one is near to her retirement as well…</w:t>
            </w:r>
          </w:p>
          <w:p w:rsidR="00726325" w:rsidRPr="008A45D0" w:rsidRDefault="00726325" w:rsidP="008A45D0">
            <w:r w:rsidRPr="008A45D0">
              <w:t>Whom we met ….she is the one and there is another one called “Irshad Bano”….</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She recently become DAI….</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It is like when people have a delivery at home they call her ….so that there must be an older woman in the house…..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Nasreen</w:t>
            </w:r>
          </w:p>
        </w:tc>
        <w:tc>
          <w:tcPr>
            <w:tcW w:w="6967" w:type="dxa"/>
          </w:tcPr>
          <w:p w:rsidR="00726325" w:rsidRPr="008A45D0" w:rsidRDefault="00726325" w:rsidP="008A45D0">
            <w:r w:rsidRPr="008A45D0">
              <w:t>Who…?</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Run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Nasreen</w:t>
            </w:r>
          </w:p>
        </w:tc>
        <w:tc>
          <w:tcPr>
            <w:tcW w:w="6967" w:type="dxa"/>
          </w:tcPr>
          <w:p w:rsidR="00726325" w:rsidRPr="008A45D0" w:rsidRDefault="00726325" w:rsidP="008A45D0">
            <w:r w:rsidRPr="008A45D0">
              <w:t>Not all …only those who live near her…. I haven’t seen her in the village…..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Yeah …not in the village ….but she says herself that I have delivered this …this…baby….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Nasreen</w:t>
            </w:r>
          </w:p>
        </w:tc>
        <w:tc>
          <w:tcPr>
            <w:tcW w:w="6967" w:type="dxa"/>
          </w:tcPr>
          <w:p w:rsidR="00726325" w:rsidRPr="008A45D0" w:rsidRDefault="00726325" w:rsidP="008A45D0">
            <w:r w:rsidRPr="008A45D0">
              <w:t>She does that for women of her house …or who live nearby…. She had daughter in-laws….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Our cases go there as well…. At Drayala….</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 xml:space="preserve">There is “Farooqi Hospital” there… and people like them who have a an army reference …so they prefer CMH….and she had C-section so…. But there is a quite well-off family they called me ….. they had the previous delivery from hospital…..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If they have  managed it well…. They would have gone to Dr. Saeda…</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Why couldn’t they manage that…..?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 xml:space="preserve">It was night time ….. and they couldn’t approach anyone…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….and they have to arrange the car as well…..</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There is a conveyance problem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Nasreen</w:t>
            </w:r>
          </w:p>
        </w:tc>
        <w:tc>
          <w:tcPr>
            <w:tcW w:w="6967" w:type="dxa"/>
          </w:tcPr>
          <w:p w:rsidR="00726325" w:rsidRPr="008A45D0" w:rsidRDefault="00726325" w:rsidP="008A45D0">
            <w:r w:rsidRPr="008A45D0">
              <w:t>Especially it is hard to reach to our Sahowal Center …. People don’t go there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It is not easy to go to “Sahowal”….</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It is away from main road…..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And secondly it is not 24/7….</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 it is not open 24hrs but they are on-call…..</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Whether the case comes at night, evening or at any time…. They do come…. But there is no facility for our people there…..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So don’t they go to houses….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Yes…they do…..this time they did almost all the deliveries at home…..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 xml:space="preserve">Midwife has done cases at home….and they did at home as well… </w:t>
            </w:r>
          </w:p>
          <w:p w:rsidR="00726325" w:rsidRPr="008A45D0" w:rsidRDefault="00726325" w:rsidP="008A45D0">
            <w:r w:rsidRPr="008A45D0">
              <w:t xml:space="preserve">That day when you came…. We had a case ….. and the baby was delivered outside the gate…. But don’t say that to anyone else that baby was delivered outside the gate…..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No …no…. why should we tell anyone…..so how was the baby delivered at the gate…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Actually …it was their first baby ….so Dai was trying but when it took long…. They thought that it is quite long and we are sitting in the house….so they decided to go … I don’t know what happened ….may be when they’ve reached here someone has told them that Daryala is as near as Sahowal….. Although they came for the receipt but they didn’t make one….. they were here …but then a person came to call them…. Because delivery doesn’t wait for anyone…. As it was quite long … and the baby was delivered by that DAI ….but she had a cut…straight cut…..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Till Rectum…..</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 But I didn’t see her… anyway it must be above rectum….. or like one…. They tried a lot to stitch it but those people were disagreeing ….that Dai said that don’t go…. They told them that we won’t charge you ….you should do the stitching…. They also said that it is dangerous for her but they didn’t agree…..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Nasreen</w:t>
            </w:r>
          </w:p>
        </w:tc>
        <w:tc>
          <w:tcPr>
            <w:tcW w:w="6967" w:type="dxa"/>
          </w:tcPr>
          <w:p w:rsidR="00726325" w:rsidRPr="008A45D0" w:rsidRDefault="00726325" w:rsidP="008A45D0">
            <w:r w:rsidRPr="008A45D0">
              <w:t>It is fine when you pass urine…..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 it is fine with that….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Then…. We gave them post natal medicines by force ….. thinking that they haven’t stitched it so at least eat the medicines……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She got there but didn’t stitch it ……why?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The baby was delivered outside the gate ….so they don’t want to come to the hospital …. As the case was done…and they don’t feel like visiting the hospital after that…..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Why do people run from hospitals?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Payment could be a reason and secondly the Dai was not letting them go anywhere….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Payment is a big issue…. What is the payment of BHU?</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Payment is according to the Government rules and regulations….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Don’t talk about rules and regulations ….tell me the actual figures…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It varies from patient to patient…. They look at the patient and then decide…. They can ask for Rs.2500….</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Hmmmmm</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If it is easy….otherwise…. Rs.1000, Rs.500, Rs.600, Rs.700, Rs.800 ….and they give the available medicines …. And rest you have to buy from store…..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So I was right in saying that…….</w:t>
            </w:r>
          </w:p>
          <w:p w:rsidR="00726325" w:rsidRPr="008A45D0" w:rsidRDefault="00726325" w:rsidP="008A45D0">
            <w:r w:rsidRPr="008A45D0">
              <w:t>They say that they don’t come to us easily for a delivery ….. I am going to tell you a very frank and blunt thing…..</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You know generally CMW’s say that women don’t come to us for the delivery …..but they do not check themselves that how much money they are expecting from one delivery case….. I won’t take anyone’s name but in general I have heard that they ask for around Rs. 3500 …but those who just have a Rs.500 note …..why would they approach them …..as they know they can’t afford it……</w:t>
            </w:r>
          </w:p>
        </w:tc>
        <w:tc>
          <w:tcPr>
            <w:tcW w:w="1334" w:type="dxa"/>
          </w:tcPr>
          <w:p w:rsidR="00726325" w:rsidRPr="008A45D0" w:rsidRDefault="00726325" w:rsidP="008A45D0">
            <w:r w:rsidRPr="008A45D0">
              <w:t>-3:40</w:t>
            </w:r>
          </w:p>
          <w:p w:rsidR="00726325" w:rsidRPr="008A45D0" w:rsidRDefault="00726325" w:rsidP="008A45D0">
            <w:r w:rsidRPr="008A45D0">
              <w:t>6hrs 40 min</w:t>
            </w: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Dr. Saeda’s normal delivery charges are Rs.8000……</w:t>
            </w:r>
          </w:p>
        </w:tc>
        <w:tc>
          <w:tcPr>
            <w:tcW w:w="1334" w:type="dxa"/>
          </w:tcPr>
          <w:p w:rsidR="00726325" w:rsidRPr="008A45D0" w:rsidRDefault="00726325" w:rsidP="008A45D0">
            <w:pPr>
              <w:rPr>
                <w:highlight w:val="yellow"/>
              </w:rPr>
            </w:pPr>
            <w:r w:rsidRPr="008A45D0">
              <w:t>9:00-</w:t>
            </w: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If we increase our fee then why would they prefer us to a doctor ….? But there are some cases where we can adjust ….. and if you say that someone hasn’t got enough money then they wouldn’t have come to us….. but if there is such a situation then we do cooperate otherwise we are committing a sin and it destroys the reputation as well.</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 they have their own issues…… those who are not ready to reduce the amount from Rs.3500…..then they can’t get more cases…..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I did one delivery and I said I am not going to ask for a specific amount ….you can give whatever is suitable for you ….. and if I have to quote a figure I would have asked for a very nominal amount but I didn’t ….and they gave me more than that…..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890"/>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There are many houses like these….. like I am going to a woman these days and I have told her that I would do the delivery free of cost if required but …. When we know that someone can easily afford then we do ask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No …that’s true…. If you are working…. there is a reason behind it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Yes….that’s true….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Nobody works without any reason and if someone is working he/she does wants a reward…..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…and secondly government does not pay us……we can’t work free of cost to people who can afford to pay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Asking for nothing is wrong as well….. we work to earn something…otherwise we are not insane …. As we are roaming here and there for no reason…..</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Nasreen</w:t>
            </w:r>
          </w:p>
        </w:tc>
        <w:tc>
          <w:tcPr>
            <w:tcW w:w="6967" w:type="dxa"/>
          </w:tcPr>
          <w:p w:rsidR="00726325" w:rsidRPr="008A45D0" w:rsidRDefault="00726325" w:rsidP="008A45D0">
            <w:r w:rsidRPr="008A45D0">
              <w:t>Yes… of course…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They work in the same way….. they should earn something for that work….. but it is still debateable that what should we do about this….. let us say that ……we put this in our recommendations that they should be employed as a permanent staff and should be given salaries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So…in your opinion is this the right suggestion....?</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To some extent….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What do you mean…?</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I mean ….. CMW’s won’t have that reason of getting nothing from government ……  and then they have to take something from people as well……and if they’ll take something then they must be answerable to the government ….. because government will take action if they are paying already……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Can government monitor that much…..?</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If people know that government already pays them …then they don’t have to pay then….  CMW’s have to be very conscious while taking money…. Like our BHU take money very reluctantly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But they do take Rs.2000 to Rs.2500……and nobody is there to ask them anything….</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W7</w:t>
            </w:r>
          </w:p>
        </w:tc>
        <w:tc>
          <w:tcPr>
            <w:tcW w:w="6967" w:type="dxa"/>
          </w:tcPr>
          <w:p w:rsidR="00726325" w:rsidRPr="008A45D0" w:rsidRDefault="00726325" w:rsidP="008A45D0">
            <w:r w:rsidRPr="008A45D0">
              <w:t>Asalam-o-Alikum…</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Like government pays to lady health workers but they used to work as volunteers …. Now as your salary is increased, they are increasing burden on you as well ….. now how many percent of health workers can manage to work…..and how much can they work?</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Nasreen</w:t>
            </w:r>
          </w:p>
        </w:tc>
        <w:tc>
          <w:tcPr>
            <w:tcW w:w="6967" w:type="dxa"/>
          </w:tcPr>
          <w:p w:rsidR="00726325" w:rsidRPr="008A45D0" w:rsidRDefault="00726325" w:rsidP="008A45D0">
            <w:r w:rsidRPr="008A45D0">
              <w:t>Yeah that’s true…. They do work but not that much…..</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I mean they have worked around 20%...isn’t it?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Nasreen</w:t>
            </w:r>
          </w:p>
        </w:tc>
        <w:tc>
          <w:tcPr>
            <w:tcW w:w="6967" w:type="dxa"/>
          </w:tcPr>
          <w:p w:rsidR="00726325" w:rsidRPr="008A45D0" w:rsidRDefault="00726325" w:rsidP="008A45D0">
            <w:r w:rsidRPr="008A45D0">
              <w:t>Nowadays, there is very much strictness and checking in whatever you do…..</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Yeah…they have increased strictness now….. but I feel that if they start paying mid-wives then around 70% of mid-wives will stop working…..</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Yes….they won’t do anything…. Like there is one lady called Shazia Arshad ….. she had one problem that her husband does not allow her to work and for the same reason she charges more…..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She had a very high fee….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 xml:space="preserve">One of my friend ….she doesn’t works anymore but her fee is very high as well……and you should not charge too much in the beginning because you have to become popular first…. I told her but….. although you work ….take risk…. For example if your own sister is not well at home and you have to clean her urine then it looks like a difficult job …. And what if that’s your job…. </w:t>
            </w:r>
          </w:p>
          <w:p w:rsidR="00726325" w:rsidRPr="008A45D0" w:rsidRDefault="00726325" w:rsidP="008A45D0">
            <w:r w:rsidRPr="008A45D0">
              <w:t xml:space="preserve">For that reason woman increase their charges but others are watching our capabilities as well…..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But generally it is not happening……</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It is not happening in CMW’s….. everyone who is working have to work because things can’t run without working…..</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Now the lady who died, Sakina, she used to work for Al-Shifa…everyone knows that…. Everyone knows that as we are not paying anything then they have to get something from somewhere….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 they have to do something….</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They used to relax that a bit…..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So in your opinion which CMW’s work well….and why?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I don’t often meet them…. It’s been a long time I haven’t met Saima Kamal …. So I haven’t asked them about their expertise and popularity….. and their area is…..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But Hameeda’s area is not like that one….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And it depends on their personality as well….</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I don’t think that she has such a personality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Saima Kamal is very talkative …she can manipulate other’s mind while talking to her…..</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 she talks too much ….. that’s right….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Nasreen</w:t>
            </w:r>
          </w:p>
        </w:tc>
        <w:tc>
          <w:tcPr>
            <w:tcW w:w="6967" w:type="dxa"/>
          </w:tcPr>
          <w:p w:rsidR="00726325" w:rsidRPr="008A45D0" w:rsidRDefault="00726325" w:rsidP="008A45D0">
            <w:r w:rsidRPr="008A45D0">
              <w:t>Those who can talk well, ….they can do something as well….</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Like her doctors told her about the c-section….and she agreed to that…..they came to call her ….and she delivered the baby normally …..so they were so happy that they gave her Rs.7000….. and she said that she doesn’t want that much…..</w:t>
            </w:r>
          </w:p>
          <w:p w:rsidR="00726325" w:rsidRPr="008A45D0" w:rsidRDefault="00726325" w:rsidP="008A45D0">
            <w:r w:rsidRPr="008A45D0">
              <w:t>She is good at talking….. but even then they gave her Rs.7000 by force and were so happy that she saved her from C-Section…..</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She saved them an expense of Rs.25000 to Rs.30000….</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And one of Hameeda’s sister is LHW…..she works for Fatima Hospital and people know her already and also she is twice as old as we are…..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And this is also one of the factors…..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Yes…see…. I told you she is nearly forty…..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Haleema</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She is very mature as well…. She can really leave her influence while she talks….and her reputation and because of her sister</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 …her reputation…..</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Her brother in-law is in the same profession…..</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Nasreen</w:t>
            </w:r>
          </w:p>
        </w:tc>
        <w:tc>
          <w:tcPr>
            <w:tcW w:w="6967" w:type="dxa"/>
          </w:tcPr>
          <w:p w:rsidR="00726325" w:rsidRPr="008A45D0" w:rsidRDefault="00726325" w:rsidP="008A45D0">
            <w:r w:rsidRPr="008A45D0">
              <w:t>When Ammara was new to this area…. I used to tell her that go to Ammara …she is trained…. Then she says to me …it is fine if you do it …otherwise we won’t let Ammara to do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Why??? What is the reason??</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Nasreen</w:t>
            </w:r>
          </w:p>
        </w:tc>
        <w:tc>
          <w:tcPr>
            <w:tcW w:w="6967" w:type="dxa"/>
          </w:tcPr>
          <w:p w:rsidR="00726325" w:rsidRPr="008A45D0" w:rsidRDefault="00726325" w:rsidP="008A45D0">
            <w:r w:rsidRPr="008A45D0">
              <w:t>According to them….. because Ammara is unmarried…. She is young…..and you are mature …you’ve got kids….. although I told them that I don’t know much ….. my LHS told me to get the training but…. I don’t know anything…..but still they trust me but not Ammara……</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She looks so young…. They might think that what can she do…..?</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 xml:space="preserve">Nasreen </w:t>
            </w:r>
          </w:p>
        </w:tc>
        <w:tc>
          <w:tcPr>
            <w:tcW w:w="6967" w:type="dxa"/>
          </w:tcPr>
          <w:p w:rsidR="00726325" w:rsidRPr="008A45D0" w:rsidRDefault="00726325" w:rsidP="008A45D0">
            <w:r w:rsidRPr="008A45D0">
              <w:t>Now they trust her….they come to call her or go to her place…..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Yes…now they do trust her</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Yes….if you earn good reputation then people do believe in you…..</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Saima used to say that…..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Nasreen</w:t>
            </w:r>
          </w:p>
        </w:tc>
        <w:tc>
          <w:tcPr>
            <w:tcW w:w="6967" w:type="dxa"/>
          </w:tcPr>
          <w:p w:rsidR="00726325" w:rsidRPr="008A45D0" w:rsidRDefault="00726325" w:rsidP="008A45D0">
            <w:r w:rsidRPr="008A45D0">
              <w:t>I explain everything to everyone in depth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Nasreen</w:t>
            </w:r>
          </w:p>
        </w:tc>
        <w:tc>
          <w:tcPr>
            <w:tcW w:w="6967" w:type="dxa"/>
          </w:tcPr>
          <w:p w:rsidR="00726325" w:rsidRPr="008A45D0" w:rsidRDefault="00726325" w:rsidP="008A45D0">
            <w:r w:rsidRPr="008A45D0">
              <w:t>I tell them that she is trained …go to her…. And she will charge some money as well….</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Saima used to say that my work has increased since I got married…. So I said all the CMW’s should get married….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Now people are quite aware ….earlier they don’t consider this as a good job….</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 ….that a single girl is doing such work….</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Yes …that unmarried girl shouldn’t do that job……</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Although whenever we talk about such issues or if there is a health session then I do mention one thing …..that all the nurses and doctors of the hospitals are not married…….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Yes …they are not married…..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 xml:space="preserve">Doctors do the same delivery and are very respectable …. If there is a complication doctors solve them… we do have a difference but the job is similar…. </w:t>
            </w:r>
          </w:p>
          <w:p w:rsidR="00726325" w:rsidRPr="008A45D0" w:rsidRDefault="00726325" w:rsidP="008A45D0">
            <w:r w:rsidRPr="008A45D0">
              <w:t>My marriage has no link to my work….. you are married that’s important….(while smiling)</w:t>
            </w:r>
            <w:r w:rsidRPr="008A45D0">
              <w:br/>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(While smiling)…..yeah that’s enough…….</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And if you talk about the charges….they are very high….and if you talk about illegal work …yes there is lot of illegal work here as well……</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Illegal activities are prevailing as well…..</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Who is doing that….?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I just have refused one case….. I don’t want to indulge in any illegal activity …. There is an unmarried, illegal case ….they offered me Rs.10000 but I refused it…..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Now tell me one thing…. There was an illegal, unmarried case….. she made a mistake but Allah says to hide other people’s sins……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But there are so many people who deal with such cases willingly….so why should I do that….it is  a crime……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 xml:space="preserve">But if they go to such places ….. chances of death increases…..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They won’t go to any such place …because there are many trained people who are doing these cases…..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Mid-wives are doing that as well…..</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Mid-wives and LHV’s mostly do this…..I think doctors don’t do this…..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 …they don’t indulge themselves to these cases….mostly LHV’s do that…..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May be if they pay more doctors do that as well….. as people here are not well-off and if a doctor takes Rs.3000 for a normal DNC then she would charge a lot more from an unmarried girl.</w:t>
            </w:r>
          </w:p>
        </w:tc>
        <w:tc>
          <w:tcPr>
            <w:tcW w:w="1334" w:type="dxa"/>
          </w:tcPr>
          <w:p w:rsidR="00726325" w:rsidRPr="008A45D0" w:rsidRDefault="00726325" w:rsidP="008A45D0">
            <w:r w:rsidRPr="008A45D0">
              <w:t>-11:00</w:t>
            </w:r>
            <w:r w:rsidRPr="008A45D0">
              <w:rPr>
                <w:highlight w:val="yellow"/>
              </w:rPr>
              <w:t xml:space="preserve"> </w:t>
            </w:r>
          </w:p>
          <w:p w:rsidR="00726325" w:rsidRPr="008A45D0" w:rsidRDefault="00726325" w:rsidP="008A45D0">
            <w:pPr>
              <w:rPr>
                <w:highlight w:val="yellow"/>
              </w:rPr>
            </w:pPr>
            <w:r w:rsidRPr="008A45D0">
              <w:t>2hrs</w:t>
            </w: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Do you know how to do DNC?</w:t>
            </w:r>
          </w:p>
        </w:tc>
        <w:tc>
          <w:tcPr>
            <w:tcW w:w="1334" w:type="dxa"/>
          </w:tcPr>
          <w:p w:rsidR="00726325" w:rsidRPr="008A45D0" w:rsidRDefault="00726325" w:rsidP="008A45D0">
            <w:r w:rsidRPr="008A45D0">
              <w:t>9:00-</w:t>
            </w: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We are not allowed to do ….but I know how to do it….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..but people do not care if it is allowed or not allowed ….. nobody among us is allowed to do….. Paramedics are not allowed to do DNC……..but still people do that….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So why did they teach you the procedure of DNC…if it is not allowed to practice?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They didn’t teach us how to do DNC….</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Then what did they teach you?</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The delivery….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So how did you know then….?</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In front of us…….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They did it in front of you?</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 xml:space="preserve">Yes …they have done DNC of the legal cases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So …by watching someone doing it….can you do it yourself…..?</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 after watching if you practice it…then you do learn it…..secondly there are so many medicines available in the market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Can you get rid of it by only giving medicines?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 ..you are dispenser as well…so you have the knowledge of medicines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What about the emergency contraception pill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I don’t keep it….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If someone comes to you ….so …do you write that for her?</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 I do prescribe it….. as I don’t have all the medicines but they are in my knowledge…if someone requires it I do prescribe it….. but I haven’t kept that yet….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You haven’t kept that….you should keep that pill….</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 I should keep it….because sometimes it is required in legal cases….. Sometimes they want to give surprises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So in that case….then….</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 other than surprise thing …..if you’ve done it without planning and you’ve conceived as a result of it….then….</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It happens a few times …if you’ve missed an injection…..</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If you miss even single injection during the method then you surely conceive….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Some people treat it as a therapy for pregnancy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What?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I mean they use contraception pill as a therapy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Yes…may be….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Because I have heard from some women about certain CMW’s ….that they give medicines and you conceive….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So…do they suggest such medicines…..?</w:t>
            </w:r>
          </w:p>
          <w:p w:rsidR="00726325" w:rsidRPr="008A45D0" w:rsidRDefault="00726325" w:rsidP="008A45D0">
            <w:r w:rsidRPr="008A45D0">
              <w:t>This increases your trust among people….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 you can increase the level of trust ….but what do you think being a CMW, are you allowed to prescribe those medicines?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No….not as a CMW…..</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I am talking about your abilities ….I mean are you actually aware about these medicines….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We do know that which medicines are used….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And about the quantity…?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The problem arises here….. we prescribe it for one time and if she couldn’t conceive then .... we increase the hormonal level….for next month</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I am among them as well…but I haven’t tried increasing the hormonal level …but we could learn if we keep on practicing…</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This will increase their hormonal level …but it could happen that the problem was something else and we’ve done another thing but….. it is like if it works it’s good otherwise ….. if she has conceived after that then they’ll say it is all because of the medicine…..</w:t>
            </w:r>
          </w:p>
          <w:p w:rsidR="00726325" w:rsidRPr="008A45D0" w:rsidRDefault="00726325" w:rsidP="008A45D0">
            <w:r w:rsidRPr="008A45D0">
              <w:t>Women come to me and tell me that there was a dispenser who gave us that medicine and ….I tell them ok fine …if it works…..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 xml:space="preserve">So are all the deliveries of your area are under a skilled birth attendant or any DAI is still doing them…..?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Nasreen</w:t>
            </w:r>
          </w:p>
        </w:tc>
        <w:tc>
          <w:tcPr>
            <w:tcW w:w="6967" w:type="dxa"/>
          </w:tcPr>
          <w:p w:rsidR="00726325" w:rsidRPr="008A45D0" w:rsidRDefault="00726325" w:rsidP="008A45D0">
            <w:r w:rsidRPr="008A45D0">
              <w:t>They used to be done with Dai but not anymore….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What do you mean by now?….since when?</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It is around 2.5 years now ….three…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Nasreen</w:t>
            </w:r>
          </w:p>
        </w:tc>
        <w:tc>
          <w:tcPr>
            <w:tcW w:w="6967" w:type="dxa"/>
          </w:tcPr>
          <w:p w:rsidR="00726325" w:rsidRPr="008A45D0" w:rsidRDefault="00726325" w:rsidP="008A45D0">
            <w:r w:rsidRPr="008A45D0">
              <w:t>There is a private hospital here …..women go there but mostly call Ammara ….she has done around 15 deliveries in my community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In how much time period?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People are getting to know me since last year ….. from last February to this February ….. so this year, I have done most of the deliveries…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So ….what happened in between these two February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I became dispenser as well….so people say that now she works in the hospital as well…</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Nasreen</w:t>
            </w:r>
          </w:p>
        </w:tc>
        <w:tc>
          <w:tcPr>
            <w:tcW w:w="6967" w:type="dxa"/>
          </w:tcPr>
          <w:p w:rsidR="00726325" w:rsidRPr="008A45D0" w:rsidRDefault="00726325" w:rsidP="008A45D0">
            <w:r w:rsidRPr="008A45D0">
              <w:t>There used to be a DAI called Shahida Dai ….my sister in-law has called her as well…..I was upset with her as well …..it was hard to convince people who admires her…. She used to take money and commission as well….</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That is called commission….</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Yes…that is commission…</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Nasreen</w:t>
            </w:r>
          </w:p>
        </w:tc>
        <w:tc>
          <w:tcPr>
            <w:tcW w:w="6967" w:type="dxa"/>
          </w:tcPr>
          <w:p w:rsidR="00726325" w:rsidRPr="008A45D0" w:rsidRDefault="00726325" w:rsidP="008A45D0">
            <w:r w:rsidRPr="008A45D0">
              <w:t>They create problems….there is one from Daryala …..she did the same thing …. They are our relatives as well….</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Nasreen</w:t>
            </w:r>
          </w:p>
        </w:tc>
        <w:tc>
          <w:tcPr>
            <w:tcW w:w="6967" w:type="dxa"/>
          </w:tcPr>
          <w:p w:rsidR="00726325" w:rsidRPr="008A45D0" w:rsidRDefault="00726325" w:rsidP="008A45D0">
            <w:r w:rsidRPr="008A45D0">
              <w:t>When she ruined her case then from that day onwards every……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What was ruined?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PPH….</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Nasreen</w:t>
            </w:r>
          </w:p>
        </w:tc>
        <w:tc>
          <w:tcPr>
            <w:tcW w:w="6967" w:type="dxa"/>
          </w:tcPr>
          <w:p w:rsidR="00726325" w:rsidRPr="008A45D0" w:rsidRDefault="00726325" w:rsidP="008A45D0">
            <w:r w:rsidRPr="008A45D0">
              <w:t xml:space="preserve">There was too much bleeding …..she had a caesarean….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Didn’t I tell you the about one case while coming here….that she had a normal baby first then a caesarean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Nasreen</w:t>
            </w:r>
          </w:p>
        </w:tc>
        <w:tc>
          <w:tcPr>
            <w:tcW w:w="6967" w:type="dxa"/>
          </w:tcPr>
          <w:p w:rsidR="00726325" w:rsidRPr="008A45D0" w:rsidRDefault="00726325" w:rsidP="008A45D0">
            <w:r w:rsidRPr="008A45D0">
              <w:t>She comes in my community ….so I have to visit her as well…. When she destroys her case then …I said okay now they will all go to Ammara…. Because people consider her as Doctor instead of Dai …..now they will approach Ammara after this case….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Yes…untrained DAI</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Nasreen</w:t>
            </w:r>
          </w:p>
        </w:tc>
        <w:tc>
          <w:tcPr>
            <w:tcW w:w="6967" w:type="dxa"/>
          </w:tcPr>
          <w:p w:rsidR="00726325" w:rsidRPr="008A45D0" w:rsidRDefault="00726325" w:rsidP="008A45D0">
            <w:r w:rsidRPr="008A45D0">
              <w:t>Yes…everyone used to go to her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But people do trust a lot these untrained Dai…</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 a lot….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What do you think ….. have you done it?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W8</w:t>
            </w:r>
          </w:p>
        </w:tc>
        <w:tc>
          <w:tcPr>
            <w:tcW w:w="6967" w:type="dxa"/>
          </w:tcPr>
          <w:p w:rsidR="00726325" w:rsidRPr="008A45D0" w:rsidRDefault="00726325" w:rsidP="008A45D0">
            <w:r w:rsidRPr="008A45D0">
              <w:t>Yes I did it…but I haven’t had that feeling of dai…..she has got everything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Is it…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W8</w:t>
            </w:r>
          </w:p>
        </w:tc>
        <w:tc>
          <w:tcPr>
            <w:tcW w:w="6967" w:type="dxa"/>
          </w:tcPr>
          <w:p w:rsidR="00726325" w:rsidRPr="008A45D0" w:rsidRDefault="00726325" w:rsidP="008A45D0">
            <w:r w:rsidRPr="008A45D0">
              <w:t>She had all the medicines and tablets…..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What was her procedure during your delivery?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W8</w:t>
            </w:r>
          </w:p>
        </w:tc>
        <w:tc>
          <w:tcPr>
            <w:tcW w:w="6967" w:type="dxa"/>
          </w:tcPr>
          <w:p w:rsidR="00726325" w:rsidRPr="008A45D0" w:rsidRDefault="00726325" w:rsidP="008A45D0">
            <w:r w:rsidRPr="008A45D0">
              <w:t>Very good….Ammara was with me as well</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W8</w:t>
            </w:r>
          </w:p>
        </w:tc>
        <w:tc>
          <w:tcPr>
            <w:tcW w:w="6967" w:type="dxa"/>
          </w:tcPr>
          <w:p w:rsidR="00726325" w:rsidRPr="008A45D0" w:rsidRDefault="00726325" w:rsidP="008A45D0">
            <w:r w:rsidRPr="008A45D0">
              <w:t>She has done 3-4 more cases here….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Nasreen</w:t>
            </w:r>
          </w:p>
        </w:tc>
        <w:tc>
          <w:tcPr>
            <w:tcW w:w="6967" w:type="dxa"/>
          </w:tcPr>
          <w:p w:rsidR="00726325" w:rsidRPr="008A45D0" w:rsidRDefault="00726325" w:rsidP="008A45D0">
            <w:r w:rsidRPr="008A45D0">
              <w:t>Not only 3-4 …she has done a lot of cases …she was famous here…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W8</w:t>
            </w:r>
          </w:p>
        </w:tc>
        <w:tc>
          <w:tcPr>
            <w:tcW w:w="6967" w:type="dxa"/>
          </w:tcPr>
          <w:p w:rsidR="00726325" w:rsidRPr="008A45D0" w:rsidRDefault="00726325" w:rsidP="008A45D0">
            <w:r w:rsidRPr="008A45D0">
              <w:t>The thing is …Allah is very kind ….. when you can do cases like this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Ammara you were with her….so did she follow the untrained procedure?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No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You tell me how do you think that the procedure was a trained one?…. What did she do? How did she handle? Which medicines and injection did she prescribe you?</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W8</w:t>
            </w:r>
          </w:p>
        </w:tc>
        <w:tc>
          <w:tcPr>
            <w:tcW w:w="6967" w:type="dxa"/>
          </w:tcPr>
          <w:p w:rsidR="00726325" w:rsidRPr="008A45D0" w:rsidRDefault="00726325" w:rsidP="008A45D0">
            <w:r w:rsidRPr="008A45D0">
              <w:t>I was very satisfied…..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No I am asking…..</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Which thing did inspire you in her?</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W8</w:t>
            </w:r>
          </w:p>
        </w:tc>
        <w:tc>
          <w:tcPr>
            <w:tcW w:w="6967" w:type="dxa"/>
          </w:tcPr>
          <w:p w:rsidR="00726325" w:rsidRPr="008A45D0" w:rsidRDefault="00726325" w:rsidP="008A45D0">
            <w:r w:rsidRPr="008A45D0">
              <w:t>She helped me a lot…. I was in too much pains…. I went to see her earlier as well…and she told me that time is over now…if you don’t feel any pains till tomorrow then do come to me…. Or call me…. So I wasn’t naturally in pains and so we called her…. Then she kept a tablet inside for the pains then….in half an hour I had the pains then she put a drip and she helped me a lot ….she didn’t put me in trouble…. I am very impressed….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She stayed calm all the time….?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W8</w:t>
            </w:r>
          </w:p>
        </w:tc>
        <w:tc>
          <w:tcPr>
            <w:tcW w:w="6967" w:type="dxa"/>
          </w:tcPr>
          <w:p w:rsidR="00726325" w:rsidRPr="008A45D0" w:rsidRDefault="00726325" w:rsidP="008A45D0">
            <w:r w:rsidRPr="008A45D0">
              <w:t>Yes…she was sitting and I was lying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Was she checking from inside ….again and again….</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W8</w:t>
            </w:r>
          </w:p>
        </w:tc>
        <w:tc>
          <w:tcPr>
            <w:tcW w:w="6967" w:type="dxa"/>
          </w:tcPr>
          <w:p w:rsidR="00726325" w:rsidRPr="008A45D0" w:rsidRDefault="00726325" w:rsidP="008A45D0">
            <w:r w:rsidRPr="008A45D0">
              <w:t>No she didn’t checked from inside….not even once…. I went to the hospital there Dr. Suraya checked me from inside so many times that I was almost finished…..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W8</w:t>
            </w:r>
          </w:p>
        </w:tc>
        <w:tc>
          <w:tcPr>
            <w:tcW w:w="6967" w:type="dxa"/>
          </w:tcPr>
          <w:p w:rsidR="00726325" w:rsidRPr="008A45D0" w:rsidRDefault="00726325" w:rsidP="008A45D0">
            <w:r w:rsidRPr="008A45D0">
              <w:t>Then we went to PD Khan …..there Dr. Saeda Nisar did my case…..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Nasreen</w:t>
            </w:r>
          </w:p>
        </w:tc>
        <w:tc>
          <w:tcPr>
            <w:tcW w:w="6967" w:type="dxa"/>
          </w:tcPr>
          <w:p w:rsidR="00726325" w:rsidRPr="008A45D0" w:rsidRDefault="00726325" w:rsidP="008A45D0">
            <w:r w:rsidRPr="008A45D0">
              <w:t>She is talking about her first baby …it is the second one….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W8</w:t>
            </w:r>
          </w:p>
        </w:tc>
        <w:tc>
          <w:tcPr>
            <w:tcW w:w="6967" w:type="dxa"/>
          </w:tcPr>
          <w:p w:rsidR="00726325" w:rsidRPr="008A45D0" w:rsidRDefault="00726325" w:rsidP="008A45D0">
            <w:r w:rsidRPr="008A45D0">
              <w:t>This time she did it so easily in my house ….she was so good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Does she wear gloves while taking the baby out?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W8</w:t>
            </w:r>
          </w:p>
        </w:tc>
        <w:tc>
          <w:tcPr>
            <w:tcW w:w="6967" w:type="dxa"/>
          </w:tcPr>
          <w:p w:rsidR="00726325" w:rsidRPr="008A45D0" w:rsidRDefault="00726325" w:rsidP="008A45D0">
            <w:r w:rsidRPr="008A45D0">
              <w:t>Yes she did….. she had all the things with her…all the medicines were good…. I started walking third day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Baby was normal…. You didn’t have any cut or wound…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W8</w:t>
            </w:r>
          </w:p>
        </w:tc>
        <w:tc>
          <w:tcPr>
            <w:tcW w:w="6967" w:type="dxa"/>
          </w:tcPr>
          <w:p w:rsidR="00726325" w:rsidRPr="008A45D0" w:rsidRDefault="00726325" w:rsidP="008A45D0">
            <w:r w:rsidRPr="008A45D0">
              <w:t>There was a small cut…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About two three stitched…?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W8</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Did she stitch them herself?</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W8</w:t>
            </w:r>
          </w:p>
        </w:tc>
        <w:tc>
          <w:tcPr>
            <w:tcW w:w="6967" w:type="dxa"/>
          </w:tcPr>
          <w:p w:rsidR="00726325" w:rsidRPr="008A45D0" w:rsidRDefault="00726325" w:rsidP="008A45D0">
            <w:r w:rsidRPr="008A45D0">
              <w:t>Yes ….she did it herself and gave me the injection….she did a very good case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Okay….you were very satisfied….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W8</w:t>
            </w:r>
          </w:p>
        </w:tc>
        <w:tc>
          <w:tcPr>
            <w:tcW w:w="6967" w:type="dxa"/>
          </w:tcPr>
          <w:p w:rsidR="00726325" w:rsidRPr="008A45D0" w:rsidRDefault="00726325" w:rsidP="008A45D0">
            <w:r w:rsidRPr="008A45D0">
              <w:t>Yes…a lot</w:t>
            </w:r>
          </w:p>
          <w:p w:rsidR="00726325" w:rsidRPr="008A45D0" w:rsidRDefault="00726325" w:rsidP="008A45D0">
            <w:r w:rsidRPr="008A45D0">
              <w:t>She was not like usual Dai ….she had all the required things with her….and she had done a training course as well</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Like we had a Dai called Gulshan ….. she works in the hospital for ages…. So we know how they handle the case…. And what should they so in a certain case…. Then their status is a bit different….. as she has worked for Farooqi Hospital for some time so her ways are better than normal Dai…..</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You are very much satisfied with her?</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W8</w:t>
            </w:r>
          </w:p>
        </w:tc>
        <w:tc>
          <w:tcPr>
            <w:tcW w:w="6967" w:type="dxa"/>
          </w:tcPr>
          <w:p w:rsidR="00726325" w:rsidRPr="008A45D0" w:rsidRDefault="00726325" w:rsidP="008A45D0">
            <w:r w:rsidRPr="008A45D0">
              <w:t xml:space="preserve">She did the case in just one hour….. baby was delivered in the initial pains….. Ammara was with me ….she was reading something for me….and when there was a pain she was reading for me and presses on me …and helped me….so to make it less painful…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Nasreen</w:t>
            </w:r>
          </w:p>
        </w:tc>
        <w:tc>
          <w:tcPr>
            <w:tcW w:w="6967" w:type="dxa"/>
          </w:tcPr>
          <w:p w:rsidR="00726325" w:rsidRPr="008A45D0" w:rsidRDefault="00726325" w:rsidP="008A45D0">
            <w:r w:rsidRPr="008A45D0">
              <w:t>Pains increase as time passess…..(everyone laughed)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Did you call her as well?</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W9</w:t>
            </w:r>
          </w:p>
        </w:tc>
        <w:tc>
          <w:tcPr>
            <w:tcW w:w="6967" w:type="dxa"/>
          </w:tcPr>
          <w:p w:rsidR="00726325" w:rsidRPr="008A45D0" w:rsidRDefault="00726325" w:rsidP="008A45D0">
            <w:r w:rsidRPr="008A45D0">
              <w:t>No …there used to be a mod-wife, Shahnaz …she did my delivery but she has retired now…I was very sick during that…. Even after seven months of the delivery I had a fear inside….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W9</w:t>
            </w:r>
          </w:p>
        </w:tc>
        <w:tc>
          <w:tcPr>
            <w:tcW w:w="6967" w:type="dxa"/>
          </w:tcPr>
          <w:p w:rsidR="00726325" w:rsidRPr="008A45D0" w:rsidRDefault="00726325" w:rsidP="008A45D0">
            <w:r w:rsidRPr="008A45D0">
              <w:t>I went there at the time of sun rise and she was born late night….. it was Saturday and 27</w:t>
            </w:r>
            <w:r w:rsidRPr="008A45D0">
              <w:rPr>
                <w:vertAlign w:val="superscript"/>
              </w:rPr>
              <w:t>th</w:t>
            </w:r>
            <w:r w:rsidRPr="008A45D0">
              <w:t xml:space="preserve"> fast of Ramazan….</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W9</w:t>
            </w:r>
          </w:p>
        </w:tc>
        <w:tc>
          <w:tcPr>
            <w:tcW w:w="6967" w:type="dxa"/>
          </w:tcPr>
          <w:p w:rsidR="00726325" w:rsidRPr="008A45D0" w:rsidRDefault="00726325" w:rsidP="008A45D0">
            <w:r w:rsidRPr="008A45D0">
              <w:t>I didn’t feel anything the whole day …..I went for the check-ups to the same lady…..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W9</w:t>
            </w:r>
          </w:p>
        </w:tc>
        <w:tc>
          <w:tcPr>
            <w:tcW w:w="6967" w:type="dxa"/>
          </w:tcPr>
          <w:p w:rsidR="00726325" w:rsidRPr="008A45D0" w:rsidRDefault="00726325" w:rsidP="008A45D0">
            <w:r w:rsidRPr="008A45D0">
              <w:t>I went to Surya Siddique once as well (May Allah grant her Jannat) but I didn’t like her behaviour …so I didn’t want to go to her….and I chose Shahnaz…</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How was the behaviour not good?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W9</w:t>
            </w:r>
          </w:p>
        </w:tc>
        <w:tc>
          <w:tcPr>
            <w:tcW w:w="6967" w:type="dxa"/>
          </w:tcPr>
          <w:p w:rsidR="00726325" w:rsidRPr="008A45D0" w:rsidRDefault="00726325" w:rsidP="008A45D0">
            <w:r w:rsidRPr="008A45D0">
              <w:t>When the baby is about to deliver …obviously you are in pains but she got aggravated and angry.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People feel that she was very proud….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W9</w:t>
            </w:r>
          </w:p>
        </w:tc>
        <w:tc>
          <w:tcPr>
            <w:tcW w:w="6967" w:type="dxa"/>
          </w:tcPr>
          <w:p w:rsidR="00726325" w:rsidRPr="008A45D0" w:rsidRDefault="00726325" w:rsidP="008A45D0">
            <w:r w:rsidRPr="008A45D0">
              <w:t>But Shahnaz…..</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This is something else….this is your statement…. But at that time you are in so much pains that even if you say a bit loud at that time then……..or makes fun of you</w:t>
            </w:r>
          </w:p>
          <w:p w:rsidR="00726325" w:rsidRPr="008A45D0" w:rsidRDefault="00726325" w:rsidP="008A45D0">
            <w:r w:rsidRPr="008A45D0">
              <w:t>And in hospitals they do ask you like this…. Why do you come here? What’s the matter? When I go to them they do this to me…. Do you remember when we went to Jehlum DHQ? I was an outsider and if they deal me like that then God knows how they see a woman from the village….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W9</w:t>
            </w:r>
          </w:p>
        </w:tc>
        <w:tc>
          <w:tcPr>
            <w:tcW w:w="6967" w:type="dxa"/>
          </w:tcPr>
          <w:p w:rsidR="00726325" w:rsidRPr="008A45D0" w:rsidRDefault="00726325" w:rsidP="008A45D0">
            <w:r w:rsidRPr="008A45D0">
              <w:t>I went once to her for an ultrasound…then I tell my aunt and her that I am not going to Surya Siddique again….. I’ll go to Shahnaz whatever happens….even if there is a complication she will do something…..</w:t>
            </w:r>
          </w:p>
          <w:p w:rsidR="00726325" w:rsidRPr="008A45D0" w:rsidRDefault="00726325" w:rsidP="008A45D0">
            <w:r w:rsidRPr="008A45D0">
              <w:t>And I felt myself fine after her treatment…. And when the days were over and I didn’t feel any pains….. so I called her and she gave me the appointment of Friday, that she will tell me after check-up if there is something wrong ….I went to see her she …..and she asked me to come tomorrow ….when we went there she gave me injection and drip but I couldn’t feel anything…..</w:t>
            </w:r>
          </w:p>
          <w:p w:rsidR="00726325" w:rsidRPr="008A45D0" w:rsidRDefault="00726325" w:rsidP="008A45D0">
            <w:r w:rsidRPr="008A45D0">
              <w:t>She gave me one syrup on Friday night as well….I have to take that with milk but even then I couldn’t feel any pains….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How many days were excess?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W9</w:t>
            </w:r>
          </w:p>
        </w:tc>
        <w:tc>
          <w:tcPr>
            <w:tcW w:w="6967" w:type="dxa"/>
          </w:tcPr>
          <w:p w:rsidR="00726325" w:rsidRPr="008A45D0" w:rsidRDefault="00726325" w:rsidP="008A45D0">
            <w:r w:rsidRPr="008A45D0">
              <w:t>2-3 days ….but I didn’t feel anything…..then when we went there….she gave injection and drip but of no use…. Then she put tablets inside me then the pains started but they were very severe pains….</w:t>
            </w:r>
          </w:p>
          <w:p w:rsidR="00726325" w:rsidRPr="008A45D0" w:rsidRDefault="00726325" w:rsidP="008A45D0">
            <w:r w:rsidRPr="008A45D0">
              <w:t xml:space="preserve">She helped a lot….. she prayed for me….my mother was with me…..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 xml:space="preserve">Nasreen </w:t>
            </w:r>
          </w:p>
        </w:tc>
        <w:tc>
          <w:tcPr>
            <w:tcW w:w="6967" w:type="dxa"/>
          </w:tcPr>
          <w:p w:rsidR="00726325" w:rsidRPr="008A45D0" w:rsidRDefault="00726325" w:rsidP="008A45D0">
            <w:r w:rsidRPr="008A45D0">
              <w:t>She is a very nice lady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W9</w:t>
            </w:r>
          </w:p>
        </w:tc>
        <w:tc>
          <w:tcPr>
            <w:tcW w:w="6967" w:type="dxa"/>
          </w:tcPr>
          <w:p w:rsidR="00726325" w:rsidRPr="008A45D0" w:rsidRDefault="00726325" w:rsidP="008A45D0">
            <w:r w:rsidRPr="008A45D0">
              <w:t>When I had the pains then …. I didn’t scream …she said …dear you can scream …..it is painful…. But I think it hurts more if you scream….</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W9</w:t>
            </w:r>
          </w:p>
        </w:tc>
        <w:tc>
          <w:tcPr>
            <w:tcW w:w="6967" w:type="dxa"/>
          </w:tcPr>
          <w:p w:rsidR="00726325" w:rsidRPr="008A45D0" w:rsidRDefault="00726325" w:rsidP="008A45D0">
            <w:r w:rsidRPr="008A45D0">
              <w:t>She told me that it will take a while…..and my relatives were worried that why it took so long….. then she again said the same thing that it will take few hours…. When she said this I had a feeling that she is telling a lie ….baby is not going to come out…..</w:t>
            </w:r>
          </w:p>
          <w:p w:rsidR="00726325" w:rsidRPr="008A45D0" w:rsidRDefault="00726325" w:rsidP="008A45D0">
            <w:r w:rsidRPr="008A45D0">
              <w:t>(women and afshan are laughing)</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W9</w:t>
            </w:r>
          </w:p>
        </w:tc>
        <w:tc>
          <w:tcPr>
            <w:tcW w:w="6967" w:type="dxa"/>
          </w:tcPr>
          <w:p w:rsidR="00726325" w:rsidRPr="008A45D0" w:rsidRDefault="00726325" w:rsidP="008A45D0">
            <w:r w:rsidRPr="008A45D0">
              <w:t>I was in so much pain that I thought I will die but she is not going to come out….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W9</w:t>
            </w:r>
          </w:p>
        </w:tc>
        <w:tc>
          <w:tcPr>
            <w:tcW w:w="6967" w:type="dxa"/>
          </w:tcPr>
          <w:p w:rsidR="00726325" w:rsidRPr="008A45D0" w:rsidRDefault="00726325" w:rsidP="008A45D0">
            <w:r w:rsidRPr="008A45D0">
              <w:t>Then with the will of Allah she came at 9 o’clock at night….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So she did come out…?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How many days were excess?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W8</w:t>
            </w:r>
          </w:p>
        </w:tc>
        <w:tc>
          <w:tcPr>
            <w:tcW w:w="6967" w:type="dxa"/>
          </w:tcPr>
          <w:p w:rsidR="00726325" w:rsidRPr="008A45D0" w:rsidRDefault="00726325" w:rsidP="008A45D0">
            <w:r w:rsidRPr="008A45D0">
              <w:t>Same 2-3 days….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Why are they in a rush….</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 they should wait for a little more…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W9</w:t>
            </w:r>
          </w:p>
        </w:tc>
        <w:tc>
          <w:tcPr>
            <w:tcW w:w="6967" w:type="dxa"/>
          </w:tcPr>
          <w:p w:rsidR="00726325" w:rsidRPr="008A45D0" w:rsidRDefault="00726325" w:rsidP="008A45D0">
            <w:r w:rsidRPr="008A45D0">
              <w:t>It was my second child and her first baby…..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Okay…..you are inexperienced first time but …then with a second baby you already had a experience…..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 xml:space="preserve">Ammara </w:t>
            </w:r>
          </w:p>
        </w:tc>
        <w:tc>
          <w:tcPr>
            <w:tcW w:w="6967" w:type="dxa"/>
          </w:tcPr>
          <w:p w:rsidR="00726325" w:rsidRPr="008A45D0" w:rsidRDefault="00726325" w:rsidP="008A45D0">
            <w:r w:rsidRPr="008A45D0">
              <w:t>Normally they should wait more….. but when they get a date from ultrasound they want their baby to deliver on the same date….. if they are sick before that then it is 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Nasreen</w:t>
            </w:r>
          </w:p>
        </w:tc>
        <w:tc>
          <w:tcPr>
            <w:tcW w:w="6967" w:type="dxa"/>
          </w:tcPr>
          <w:p w:rsidR="00726325" w:rsidRPr="008A45D0" w:rsidRDefault="00726325" w:rsidP="008A45D0">
            <w:r w:rsidRPr="008A45D0">
              <w:t>If you wait for long then baby would become healthy and then it is hard to deliver him….maybe that’s why…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But some women can’t remember the exact date….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Nasreen</w:t>
            </w:r>
          </w:p>
        </w:tc>
        <w:tc>
          <w:tcPr>
            <w:tcW w:w="6967" w:type="dxa"/>
          </w:tcPr>
          <w:p w:rsidR="00726325" w:rsidRPr="008A45D0" w:rsidRDefault="00726325" w:rsidP="008A45D0">
            <w:r w:rsidRPr="008A45D0">
              <w:t>Now we tell them to remember the pregnancy date….but there are some who still don’t remember their date….but others do remember it….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Our women don’t remember…. Most of them forget their period dates….they remember when they came from “Warra”</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 ….people from “Warra” are very backward …they don’t remember them…</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Why?? How can you say they are backward?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They are not well aware….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What do you call awareness ….. that she remember well when she had the periods ….whether in January or February …..but she says they were in “Baisakhi”…. So can’t you count months after “Baisakhi”</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Yes….of course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She is telling you that she had the shower after the moon of “Baisakh”.</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Some women don’t even remember the months of “Baisakh” …or “Shaaban”….or “Ramzan”….. if you want to calculate with Islamic months….. they say that ….we can’t remember…..</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 …it is possible….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Now “Warra” people do this thing…. Because I only attend to pregnant women ….</w:t>
            </w:r>
          </w:p>
          <w:p w:rsidR="00726325" w:rsidRPr="008A45D0" w:rsidRDefault="00726325" w:rsidP="008A45D0">
            <w:r w:rsidRPr="008A45D0">
              <w:t xml:space="preserve">I don’t know about “Warra” because I haven’t been there ….but when we meet people from there they show that they belong to very poor families ….. the level of poverty is very high there …even more than our village….. </w:t>
            </w:r>
          </w:p>
          <w:p w:rsidR="00726325" w:rsidRPr="008A45D0" w:rsidRDefault="00726325" w:rsidP="008A45D0">
            <w:r w:rsidRPr="008A45D0">
              <w:t xml:space="preserve">Secondly, there education level is very low as well….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 xml:space="preserve">Is “Warra” the area of “Amara Noor” or “Aamra Noor”?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It is “Aamra Noor’s” area….</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 xml:space="preserve">Afshan </w:t>
            </w:r>
          </w:p>
        </w:tc>
        <w:tc>
          <w:tcPr>
            <w:tcW w:w="6967" w:type="dxa"/>
          </w:tcPr>
          <w:p w:rsidR="00726325" w:rsidRPr="008A45D0" w:rsidRDefault="00726325" w:rsidP="008A45D0">
            <w:r w:rsidRPr="008A45D0">
              <w:t>Is it…!!!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And they do need a trained person….</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Aamra sits with BHU…. The other day your doctor had a dispute with me…..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Although she sits with the BHU but Sajida has covered the deliveries of “Samanwaal”…. Because she is working there for so long…. But if Aamra was willing to work she could do that…. After all it is her own village and she can reach to someone’s house before Sajida but she doesn’t put effort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She is not interested in working more…..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 she is not interested….and if she just visit “Warra” once or twice she could have so many patients and people there do need someone as well….. if I was a married woman I would have gone there…..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 xml:space="preserve">How far is Warra from your house…. </w:t>
            </w:r>
          </w:p>
          <w:p w:rsidR="00726325" w:rsidRPr="008A45D0" w:rsidRDefault="00726325" w:rsidP="008A45D0">
            <w:r w:rsidRPr="008A45D0">
              <w:t>Somebody find a boy for her…..(everyone is laughing)</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My father was saying the same thing the other day that ….area who doesn’t have a trained person …. It is like a gold mine for LHV’’s and mid-wives…..</w:t>
            </w:r>
          </w:p>
          <w:p w:rsidR="00726325" w:rsidRPr="008A45D0" w:rsidRDefault="00726325" w:rsidP="008A45D0">
            <w:r w:rsidRPr="008A45D0">
              <w:t>Same is the case in Warra …only one Dai is covering the whole area….</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How far is Warra from your BHU?</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Not that far….how much is it?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Nasreen</w:t>
            </w:r>
          </w:p>
        </w:tc>
        <w:tc>
          <w:tcPr>
            <w:tcW w:w="6967" w:type="dxa"/>
          </w:tcPr>
          <w:p w:rsidR="00726325" w:rsidRPr="008A45D0" w:rsidRDefault="00726325" w:rsidP="008A45D0">
            <w:r w:rsidRPr="008A45D0">
              <w:t>Around 2 km….</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But there is a problem of transport…..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Haleema</w:t>
            </w:r>
          </w:p>
        </w:tc>
        <w:tc>
          <w:tcPr>
            <w:tcW w:w="6967" w:type="dxa"/>
          </w:tcPr>
          <w:p w:rsidR="00726325" w:rsidRPr="008A45D0" w:rsidRDefault="00726325" w:rsidP="008A45D0">
            <w:r w:rsidRPr="008A45D0">
              <w:t>She is saying that there is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No…</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No …no …Warra is not on that side….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It is a bit ahead to Samanwaal…..may be around 2-3 km from Samanwaaal….</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Oh …is it ahead to it…..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 a bit ahead…. Samanwaal is close to BHU ….Warra is a bit far…like the people of Rawal have to go to Sahuwal, same is the problem with them…. But there is one road…. And some people arrange cab (Rakshaw) there….</w:t>
            </w:r>
          </w:p>
          <w:p w:rsidR="00726325" w:rsidRPr="008A45D0" w:rsidRDefault="00726325" w:rsidP="008A45D0">
            <w:r w:rsidRPr="008A45D0">
              <w:t>Or else you can come to Sajida….</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They give birth to their children at home…. That lady who came the other day has done the same….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There was a delivery from Warra this month….”2</w:t>
            </w:r>
            <w:r w:rsidRPr="008A45D0">
              <w:rPr>
                <w:vertAlign w:val="superscript"/>
              </w:rPr>
              <w:t>nd</w:t>
            </w:r>
            <w:r w:rsidRPr="008A45D0">
              <w:t xml:space="preserve"> Gravida”…</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The day I came ….that day also there was a delivery of Warra….</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That was of Jattana ….. Amina Nisar did that she is our LHV….</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Okay…so was it done…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No they said that she is not on labour pains yet ….. but when she reached home she delivered the baby…</w:t>
            </w:r>
          </w:p>
          <w:p w:rsidR="00726325" w:rsidRPr="008A45D0" w:rsidRDefault="00726325" w:rsidP="008A45D0">
            <w:r w:rsidRPr="008A45D0">
              <w:t>There is another one like this of “Ghareebwaal”….</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Nasreen</w:t>
            </w:r>
          </w:p>
        </w:tc>
        <w:tc>
          <w:tcPr>
            <w:tcW w:w="6967" w:type="dxa"/>
          </w:tcPr>
          <w:p w:rsidR="00726325" w:rsidRPr="008A45D0" w:rsidRDefault="00726325" w:rsidP="008A45D0">
            <w:r w:rsidRPr="008A45D0">
              <w:t>They returned one from “Ghareebwaal” and she delivered when she reached home…..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So why do they return them ….don’t they understand it?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 xml:space="preserve">Ammara </w:t>
            </w:r>
          </w:p>
        </w:tc>
        <w:tc>
          <w:tcPr>
            <w:tcW w:w="6967" w:type="dxa"/>
          </w:tcPr>
          <w:p w:rsidR="00726325" w:rsidRPr="008A45D0" w:rsidRDefault="00726325" w:rsidP="008A45D0">
            <w:r w:rsidRPr="008A45D0">
              <w:t>Either they do it deliberately or unknowingly no one knows….only Allah knows that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But why would they do it deliberately……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Nasreen</w:t>
            </w:r>
          </w:p>
        </w:tc>
        <w:tc>
          <w:tcPr>
            <w:tcW w:w="6967" w:type="dxa"/>
          </w:tcPr>
          <w:p w:rsidR="00726325" w:rsidRPr="008A45D0" w:rsidRDefault="00726325" w:rsidP="008A45D0">
            <w:r w:rsidRPr="008A45D0">
              <w:t>LHV wasn’t there….she was saying that ….she will ask on reporting day that why mid-wife has returned the delivery…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 xml:space="preserve">Yes…. </w:t>
            </w:r>
          </w:p>
          <w:p w:rsidR="00726325" w:rsidRPr="008A45D0" w:rsidRDefault="00726325" w:rsidP="008A45D0">
            <w:r w:rsidRPr="008A45D0">
              <w:t>But on that day LHV was there…and she did the check-up and returned the delivery…..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Nasreen</w:t>
            </w:r>
          </w:p>
        </w:tc>
        <w:tc>
          <w:tcPr>
            <w:tcW w:w="6967" w:type="dxa"/>
          </w:tcPr>
          <w:p w:rsidR="00726325" w:rsidRPr="008A45D0" w:rsidRDefault="00726325" w:rsidP="008A45D0">
            <w:r w:rsidRPr="008A45D0">
              <w:t>That mid-wife did her case at her place…..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Yes….that’s an important thing….. who did the other delivery? She must have….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She doesn’t tell that…..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She doesn’t tell that…..??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But if a month or so passes then if a patient will come to ask something then she would say that she has done the delivery…..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p w:rsidR="00726325" w:rsidRPr="008A45D0" w:rsidRDefault="00726325" w:rsidP="008A45D0">
            <w:r w:rsidRPr="008A45D0">
              <w:t>That’s the thing…. Actually she send the skilled birth attendant to her place and she follows her in a short while….. and then BHU’s and RHC’s are not giving free services….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Facility is not free …but no one is providing free facility…. Either you say to someone that I’ll do a free delivery ….otherwise you can demand your anything in home deliveries so BHUs should give concession ….or medicines……</w:t>
            </w:r>
          </w:p>
          <w:p w:rsidR="00726325" w:rsidRPr="008A45D0" w:rsidRDefault="00726325" w:rsidP="008A45D0">
            <w:r w:rsidRPr="008A45D0">
              <w:t>But if someone says something then people say that she is jealous of us ….and so it comes under professional jealousy…..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To be honest with you if I say that some people are very poor and health facilities should be provided to them….then they say you cant do it otherwise you would do the same….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Okay…tell me what is the name of your LHV?</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Sajida…..</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Sajida talks very politely and nicely in front of me but I cam judge people well…I know how actually he/she is….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It is not like this madam….</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It is not like this…..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Actually it is not like this,…..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When a person acts…. Then at a certain time he/she may be out of control which shows that she was just acting to be nice….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That’s true…..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So I can easily judge people ….very easily and quickly….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Yes…but it is not like that….. she says that herself that she does more cases at home than here…. And that she has done 17 cases when she was in maternity level…..</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Is it…..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People come here and then go back and call me to do the delivery and she also says that I haven’t seen any one properly here….but when she is at home she considers it as her own work and then speaks politely and takes good care of patient and checks properly….but otherwise she doesn’t do it properly….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W8</w:t>
            </w:r>
          </w:p>
        </w:tc>
        <w:tc>
          <w:tcPr>
            <w:tcW w:w="6967" w:type="dxa"/>
          </w:tcPr>
          <w:p w:rsidR="00726325" w:rsidRPr="008A45D0" w:rsidRDefault="00726325" w:rsidP="008A45D0">
            <w:r w:rsidRPr="008A45D0">
              <w:t>You know the government hospitals don’t deal patients properly but private hospitals take very good care of you and deals properly….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Yesh…because that is their own business…. And they do that for marketing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W8</w:t>
            </w:r>
          </w:p>
        </w:tc>
        <w:tc>
          <w:tcPr>
            <w:tcW w:w="6967" w:type="dxa"/>
          </w:tcPr>
          <w:p w:rsidR="00726325" w:rsidRPr="008A45D0" w:rsidRDefault="00726325" w:rsidP="008A45D0">
            <w:r w:rsidRPr="008A45D0">
              <w:t>Here they handle you properly but not in the hospitals…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Then if there are people from a place like “Warra” … who look so poor then……</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The other day there was a lady from Warra ….she used to come here earlier as well…. She knows that I know about gynaecology ….. because when she came before me and my cousin were talking about gynaecology patients…… she is my age fellow as well and we are like friends….. so when she came that day she said if I’ll need someone at home I am going to call you not her…..</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I said okay I’ll come and will do your delivery free of cost…. She was so happy to know that…</w:t>
            </w:r>
          </w:p>
          <w:p w:rsidR="00726325" w:rsidRPr="008A45D0" w:rsidRDefault="00726325" w:rsidP="008A45D0">
            <w:r w:rsidRPr="008A45D0">
              <w:t>I said that if I’ll do 2-3 deliveries of Warra then they’ll understand….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But how will you go to Warra at night?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That’s the problem …..if I was married then I could go….</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Bushra</w:t>
            </w:r>
          </w:p>
        </w:tc>
        <w:tc>
          <w:tcPr>
            <w:tcW w:w="6967" w:type="dxa"/>
          </w:tcPr>
          <w:p w:rsidR="00726325" w:rsidRPr="008A45D0" w:rsidRDefault="00726325" w:rsidP="008A45D0">
            <w:r w:rsidRPr="008A45D0">
              <w:t>You should get married….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I can’t go to Jotana …if it is late night…..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They had a burglary the other day …. And even if there is a pressure of job I can’t go there at night anyway….i can walk at day time but not at night….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 xml:space="preserve">But I am surprised to see…..you know Saima Kamal’s area is far away from here… at Daerey….. I was driving that day …I haven’t had my driver ….although I am used to of travelling but when I entered her area I thought …am I doing the right thing to roam here….because it is not a road it is just a muddy path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Nasreen</w:t>
            </w:r>
          </w:p>
        </w:tc>
        <w:tc>
          <w:tcPr>
            <w:tcW w:w="6967" w:type="dxa"/>
          </w:tcPr>
          <w:p w:rsidR="00726325" w:rsidRPr="008A45D0" w:rsidRDefault="00726325" w:rsidP="008A45D0">
            <w:r w:rsidRPr="008A45D0">
              <w:t>Where..?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Lillah…</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No Lillah ….Lillah is ahead …. It is near Ahmedabaad….there is Issawaal next to that river…. You know people say  that there is a river in 10min walk….</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It is so near to the river and then there are 2-3 houses and a distance of 3-4 miles …and then 2-3 houses and a distance of 3-4 miles….i don’t know how she moves in this area…her husband is not here all the time….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 xml:space="preserve">Ammara </w:t>
            </w:r>
          </w:p>
        </w:tc>
        <w:tc>
          <w:tcPr>
            <w:tcW w:w="6967" w:type="dxa"/>
          </w:tcPr>
          <w:p w:rsidR="00726325" w:rsidRPr="008A45D0" w:rsidRDefault="00726325" w:rsidP="008A45D0">
            <w:r w:rsidRPr="008A45D0">
              <w:t>She is a brave woman ….and secondly that is her own area and maybe it is because of Chaudhry thing….. she is courageous herself anyway….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She is not scared….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No she is not….even if she is doing something wrong she does that with full confidence …. She once argument with Dr. Saliha (Mrs. Ali) because she made a mistake during a case….when placenta was about to tear and break she gave it in Saima’s hand ….she was holding it but at once the chord broke…. And she had an enquiry afterwards ….a big one….. and in that, Saima said that you were moving it for so long….and when it was about to break you gave that in my hand….it is all because of Dr. Saliha…. And she gave her statement….although Dr. Saliha and Dr. Ali are very strict doctors….. but she said that if I haven’t done anything I won’t accept it….it is the fault of Dr. Saliha….so she was in a trouble but she handled it well…. As I told you she is good at talking….</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pPr>
              <w:tabs>
                <w:tab w:val="left" w:pos="5055"/>
              </w:tabs>
            </w:pPr>
            <w:r w:rsidRPr="008A45D0">
              <w:t>It means she knows how to fight for her right…</w:t>
            </w:r>
            <w:r w:rsidRPr="008A45D0">
              <w:tab/>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She should know….</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Next day she had a chat with Samia….that she is doing up to 10 deliveries every month and if it is more than that I do them……..</w:t>
            </w:r>
          </w:p>
          <w:p w:rsidR="00726325" w:rsidRPr="008A45D0" w:rsidRDefault="00726325" w:rsidP="008A45D0">
            <w:r w:rsidRPr="008A45D0">
              <w:t>Then she said how do you spend what you earn…. And she answered I don’t give anything to my in-laws or husband ….my children are suffering because of that …so I just make gold for them and myself….</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She says that she is making gold for herself but …she has cemented their houses as well….</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Yesh she was saying that I have finished my house as well …..its all done up</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 she has…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She has put chips on floor now….</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 …. She put marble….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Is she doing so many deliveries?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Who does eight delivery cases per month and takes 2000 per patient …even then it makes 18000 and she has general patients other than this…. Two patients came while I was sitting….</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Though day had passed that day …. It takes around 2hrs to reach there……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Your car takes 2hrs …because the road is broken and you have to drive slow…..</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How far is that village on the side of that area….?</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Near her house?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No …no..from Khapoora till Tooba…. Or Lillah….</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From Khapora to Ahmedabad…..and  then inside that….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Ahmedabad is at the end….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Yeah …. Just inside Ahmedabad …then it come Issawaal….</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Haleema</w:t>
            </w:r>
          </w:p>
        </w:tc>
        <w:tc>
          <w:tcPr>
            <w:tcW w:w="6967" w:type="dxa"/>
          </w:tcPr>
          <w:p w:rsidR="00726325" w:rsidRPr="008A45D0" w:rsidRDefault="00726325" w:rsidP="008A45D0">
            <w:r w:rsidRPr="008A45D0">
              <w:t>Near motorway…..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 near motorway …. When you turn towards Ahmedabad side….. then there is a distance of about 45-50min drive….it is a bit far….</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Yeah …so you can guess, what happens to a patient who is coming from PD Khan….</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But they have a BHU nearby and the 24/7 facility of LHV.</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Even then she has work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There is a private hospital in Ahmedabaad and one LHV….</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When you talk to her what did she tell you about herself…how did she make her reputation…we should follow her footsteps….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It is because …I think she said that even if someone has called her at midnight she never says no…..</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By the way …..even I haven’t said no to someone….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But in that area where she is……like if someone calls you from Jotana you’ll say no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Of-course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But she didn’t say no…. I asked her how do you go….?</w:t>
            </w:r>
          </w:p>
          <w:p w:rsidR="00726325" w:rsidRPr="008A45D0" w:rsidRDefault="00726325" w:rsidP="008A45D0">
            <w:r w:rsidRPr="008A45D0">
              <w:t xml:space="preserve">She replied ….that my brother in-law has a bike and he drops me ….sometimes people pick me with some woman of their house…. I go with them….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Okay….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She said that …even if they come at midnight I go with them…… I asked her …didn’t you feel scared?</w:t>
            </w:r>
          </w:p>
          <w:p w:rsidR="00726325" w:rsidRPr="008A45D0" w:rsidRDefault="00726325" w:rsidP="008A45D0">
            <w:r w:rsidRPr="008A45D0">
              <w:t>She said why should I get scared of people of my own area…..?</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She is a very cunning woman …. She can handle things….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And I think she does other things as well …. DNC etc….</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She must do that….she used to do it at that time….and now she is the gynaecologist of her area….</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 …people come to take all kinds of advice from her….</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Because she said that in front of Madam Farzana that you have to respect what others say….</w:t>
            </w:r>
          </w:p>
          <w:p w:rsidR="00726325" w:rsidRPr="008A45D0" w:rsidRDefault="00726325" w:rsidP="008A45D0">
            <w:r w:rsidRPr="008A45D0">
              <w:t>She did two DNC’c during her training and said that ….what if they lean to your feet madam…..</w:t>
            </w:r>
          </w:p>
          <w:p w:rsidR="00726325" w:rsidRPr="008A45D0" w:rsidRDefault="00726325" w:rsidP="008A45D0">
            <w:r w:rsidRPr="008A45D0">
              <w:t>She did that at that time…..she must still be doing it….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This is an important thing and she is married as well…. She build good relationships with people and is good at talking…. And there is a need of that area as well….and she charge really low amount….</w:t>
            </w:r>
          </w:p>
          <w:p w:rsidR="00726325" w:rsidRPr="008A45D0" w:rsidRDefault="00726325" w:rsidP="008A45D0">
            <w:r w:rsidRPr="008A45D0">
              <w:t>Where people can afford she demands more….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Those who can pay …she demands a good amount….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And those who can’t pay ….I know they can’t afford it so I just leave it….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 …in the beginning when we had discussions …she took just Rs.500 and sometimes gave that back as well……she is a master in such things….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She chooses it as a profession and has decided that she’ll do the same thing….</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You have made big plans for yourself…..</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Working is not important but how can you increase it is more important…..</w:t>
            </w:r>
          </w:p>
          <w:p w:rsidR="00726325" w:rsidRPr="008A45D0" w:rsidRDefault="00726325" w:rsidP="008A45D0">
            <w:r w:rsidRPr="008A45D0">
              <w:t>I have done a delivery at Pathans house and one at a Zamidar house but that’s it…. She gave Rs.500 or Rs.1000…some are for medications and some for time…..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So…were they not giving that much…?</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It’s not that they were not giving me…. They did give me but….at that time there was no concept of timing and medications….. at that time we have to do the delivery….and that’s it….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Now you do focus on how much money you make…. Even when you have a meeting at nursing school….</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They do ask us there…or while discussion they tell about the amounts they ask for and I do these things…..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And the people of program appreciate that a lot…..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Yeah….they do clap for us…..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But in that case the aim of program ends….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 xml:space="preserve">But the program is not moving in that direction ….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They were making that….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LHW’s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MNCH people and Primary Behboodabadi people…..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I don’t have any idea because I don’t have any link to Lahore these days…..I sit here for the whole day….when I’ll go there then I’ll know what’s going on….</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Because your director has changed now…. It was Dr. Zahida Sarwar but now there is a new person….</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Yes we do know that…..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Jehlum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Dr. Zulfiqar is the new one…..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 ….so from where did he came?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 xml:space="preserve">I think …from Gujrat….you have met the previous DHO …Dr. Nasir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Yes I did….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He has changed now….. the new one is Dr. Zulfiqar….</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I haven’t been to Jehlum office…. I just take a turn from Motorway ….so there is no need to go there….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In the morning….</w:t>
            </w:r>
          </w:p>
          <w:p w:rsidR="00726325" w:rsidRPr="008A45D0" w:rsidRDefault="00726325" w:rsidP="008A45D0">
            <w:r w:rsidRPr="008A45D0">
              <w:t>Otherwise … I have met them so many times in previous days…but these days I haven’t met them…..</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w:t>
            </w:r>
          </w:p>
          <w:p w:rsidR="00726325" w:rsidRPr="008A45D0" w:rsidRDefault="00726325" w:rsidP="008A45D0">
            <w:r w:rsidRPr="008A45D0">
              <w:t>You have put mum in trouble…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Please give us your name and phone numbers …we will contact you again…. Bushara take their numbers….</w:t>
            </w:r>
          </w:p>
          <w:p w:rsidR="00726325" w:rsidRPr="008A45D0" w:rsidRDefault="00726325" w:rsidP="008A45D0">
            <w:r w:rsidRPr="008A45D0">
              <w:t>(Afshan talking to a child)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We will talk to you later ….. give us your number which is approachable…. Because you are free after 3 o’clock….</w:t>
            </w:r>
          </w:p>
          <w:p w:rsidR="00726325" w:rsidRPr="008A45D0" w:rsidRDefault="00726325" w:rsidP="008A45D0">
            <w:r w:rsidRPr="008A45D0">
              <w:t>And  after we don’t have time because we have to reach Khewara ….and it takes 1.5 hrs to reach there…..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Nasreen</w:t>
            </w:r>
          </w:p>
        </w:tc>
        <w:tc>
          <w:tcPr>
            <w:tcW w:w="6967" w:type="dxa"/>
          </w:tcPr>
          <w:p w:rsidR="00726325" w:rsidRPr="008A45D0" w:rsidRDefault="00726325" w:rsidP="008A45D0">
            <w:r w:rsidRPr="008A45D0">
              <w:t>That’s right…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So we have to take care of day light as well…</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W8</w:t>
            </w:r>
          </w:p>
        </w:tc>
        <w:tc>
          <w:tcPr>
            <w:tcW w:w="6967" w:type="dxa"/>
          </w:tcPr>
          <w:p w:rsidR="00726325" w:rsidRPr="008A45D0" w:rsidRDefault="00726325" w:rsidP="008A45D0">
            <w:r w:rsidRPr="008A45D0">
              <w:t>Yes …it is a very dangerous area….we are very dangerous….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We are also dangerous (while laughing)….</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Have you been to Aamra?</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No …we’ll go today…. We came here …first I had some official work ….and now we’ll go there…. I have been there before but she wasn’t there….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First we spend a lot of time there…now it’s been long we are here….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This is called fruitful discussion…. I sit in such discussions….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So it means you didn’t waste your time….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No …..Not at all…</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You can motivate them for anything…. They just see you appearance …if you look fine they just follow whatever you say…. They don’t investigate whether you know the things or not…..</w:t>
            </w:r>
          </w:p>
          <w:p w:rsidR="00726325" w:rsidRPr="008A45D0" w:rsidRDefault="00726325" w:rsidP="008A45D0">
            <w:r w:rsidRPr="008A45D0">
              <w:t>There is a man called Shafqat …he has done MBBS ….and the whole village goes to him…..</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 xml:space="preserve">He must give steroids…. They react quickly and the pain goes away…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Yes… he has the blessing of Allah…..</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He has the steroids….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Yes…..while laughing……</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Every steroid works …then women say that we will go to this doctor …his injection works….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W5</w:t>
            </w:r>
          </w:p>
        </w:tc>
        <w:tc>
          <w:tcPr>
            <w:tcW w:w="6967" w:type="dxa"/>
          </w:tcPr>
          <w:p w:rsidR="00726325" w:rsidRPr="008A45D0" w:rsidRDefault="00726325" w:rsidP="008A45D0">
            <w:r w:rsidRPr="008A45D0">
              <w:t>Yes….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(Talking to a child)</w:t>
            </w:r>
          </w:p>
          <w:p w:rsidR="00726325" w:rsidRPr="008A45D0" w:rsidRDefault="00726325" w:rsidP="008A45D0">
            <w:r w:rsidRPr="008A45D0">
              <w:t>(Ammara is giving someone injection)</w:t>
            </w:r>
          </w:p>
          <w:p w:rsidR="00726325" w:rsidRPr="008A45D0" w:rsidRDefault="00726325" w:rsidP="008A45D0">
            <w:r w:rsidRPr="008A45D0">
              <w:t>(Cry of a baby)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Okay….Allah Hafiz</w:t>
            </w:r>
          </w:p>
          <w:p w:rsidR="00726325" w:rsidRPr="008A45D0" w:rsidRDefault="00726325" w:rsidP="008A45D0">
            <w:r w:rsidRPr="008A45D0">
              <w:t>Thank you so much….</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Haleema</w:t>
            </w:r>
          </w:p>
        </w:tc>
        <w:tc>
          <w:tcPr>
            <w:tcW w:w="6967" w:type="dxa"/>
          </w:tcPr>
          <w:p w:rsidR="00726325" w:rsidRPr="008A45D0" w:rsidRDefault="00726325" w:rsidP="008A45D0">
            <w:r w:rsidRPr="008A45D0">
              <w:t>Okay …Allah Hafiz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What are you up to….little Concerned?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Haleema</w:t>
            </w:r>
          </w:p>
        </w:tc>
        <w:tc>
          <w:tcPr>
            <w:tcW w:w="6967" w:type="dxa"/>
          </w:tcPr>
          <w:p w:rsidR="00726325" w:rsidRPr="008A45D0" w:rsidRDefault="00726325" w:rsidP="008A45D0">
            <w:r w:rsidRPr="008A45D0">
              <w:t>No …no she is an expert…….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If they are so powerful then all should be set now….</w:t>
            </w:r>
          </w:p>
          <w:p w:rsidR="00726325" w:rsidRPr="008A45D0" w:rsidRDefault="00726325" w:rsidP="008A45D0">
            <w:r w:rsidRPr="008A45D0">
              <w:t>This is the place where we got stuck….</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Not that much…. Actually we got stuck at Aamra house….very bad…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In front of her house?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You can’t take the car to her house….. it was like this and it was raining and due to muddy slippery paths car slipped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Let me open the door first….</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I think we should off that for a while…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Haleema</w:t>
            </w:r>
          </w:p>
        </w:tc>
        <w:tc>
          <w:tcPr>
            <w:tcW w:w="6967" w:type="dxa"/>
          </w:tcPr>
          <w:p w:rsidR="00726325" w:rsidRPr="008A45D0" w:rsidRDefault="00726325" w:rsidP="008A45D0">
            <w:r w:rsidRPr="008A45D0">
              <w:t>I was looking that she was giving the injection expertly…some people do that in a rush but it should be slow to match the speed of blood….that’s why the person turns her face….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At least you can avoid to look what’s happening…</w:t>
            </w:r>
          </w:p>
          <w:p w:rsidR="00726325" w:rsidRPr="008A45D0" w:rsidRDefault="00726325" w:rsidP="008A45D0">
            <w:r w:rsidRPr="008A45D0">
              <w:t>When I got hurt ….the lady who gave me the injection gave me professionally or maybe I was in too much pain that I didn’t feel that injection…..</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That is why you didn’t feel the pain…..</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Because the injection of painkiller is a bit painful because of the muscle….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Haleema</w:t>
            </w:r>
          </w:p>
        </w:tc>
        <w:tc>
          <w:tcPr>
            <w:tcW w:w="6967" w:type="dxa"/>
          </w:tcPr>
          <w:p w:rsidR="00726325" w:rsidRPr="008A45D0" w:rsidRDefault="00726325" w:rsidP="008A45D0">
            <w:r w:rsidRPr="008A45D0">
              <w:t>Because it spreads…..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But medicine is painful while passing through muscle….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w:t>
            </w:r>
          </w:p>
        </w:tc>
        <w:tc>
          <w:tcPr>
            <w:tcW w:w="6967" w:type="dxa"/>
          </w:tcPr>
          <w:p w:rsidR="00726325" w:rsidRPr="008A45D0" w:rsidRDefault="00726325" w:rsidP="008A45D0">
            <w:r w:rsidRPr="008A45D0">
              <w:t>And secondly …these injections are most painful</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Haleema</w:t>
            </w:r>
          </w:p>
        </w:tc>
        <w:tc>
          <w:tcPr>
            <w:tcW w:w="6967" w:type="dxa"/>
          </w:tcPr>
          <w:p w:rsidR="00726325" w:rsidRPr="008A45D0" w:rsidRDefault="00726325" w:rsidP="008A45D0">
            <w:r w:rsidRPr="008A45D0">
              <w:t>Yes…</w:t>
            </w:r>
          </w:p>
          <w:p w:rsidR="00726325" w:rsidRPr="008A45D0" w:rsidRDefault="00726325" w:rsidP="008A45D0">
            <w:r w:rsidRPr="008A45D0">
              <w:t>That’s what I was noticing that whoever sits for injection he/she turns the face…..</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What have you done….we do keep our lunch with us….</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Ammara’s</w:t>
            </w:r>
          </w:p>
          <w:p w:rsidR="00726325" w:rsidRPr="008A45D0" w:rsidRDefault="00726325" w:rsidP="008A45D0">
            <w:r w:rsidRPr="008A45D0">
              <w:t>mum</w:t>
            </w:r>
          </w:p>
        </w:tc>
        <w:tc>
          <w:tcPr>
            <w:tcW w:w="6967" w:type="dxa"/>
          </w:tcPr>
          <w:p w:rsidR="00726325" w:rsidRPr="008A45D0" w:rsidRDefault="00726325" w:rsidP="008A45D0">
            <w:r w:rsidRPr="008A45D0">
              <w:t>I made it in my way….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I thought….. why did you pick this up? It sounds very bad…</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Haleema</w:t>
            </w:r>
          </w:p>
        </w:tc>
        <w:tc>
          <w:tcPr>
            <w:tcW w:w="6967" w:type="dxa"/>
          </w:tcPr>
          <w:p w:rsidR="00726325" w:rsidRPr="008A45D0" w:rsidRDefault="00726325" w:rsidP="008A45D0">
            <w:r w:rsidRPr="008A45D0">
              <w:t xml:space="preserve">Ask her to put it in the plates…. </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Among us hospitality ….it is not a good idea….</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Haleema</w:t>
            </w:r>
          </w:p>
        </w:tc>
        <w:tc>
          <w:tcPr>
            <w:tcW w:w="6967" w:type="dxa"/>
          </w:tcPr>
          <w:p w:rsidR="00726325" w:rsidRPr="008A45D0" w:rsidRDefault="00726325" w:rsidP="008A45D0">
            <w:r w:rsidRPr="008A45D0">
              <w:t>We bring this since morning…</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I stayed quite ..because she said that already…. What should I say?</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Haleema</w:t>
            </w:r>
          </w:p>
        </w:tc>
        <w:tc>
          <w:tcPr>
            <w:tcW w:w="6967" w:type="dxa"/>
          </w:tcPr>
          <w:p w:rsidR="00726325" w:rsidRPr="008A45D0" w:rsidRDefault="00726325" w:rsidP="008A45D0">
            <w:r w:rsidRPr="008A45D0">
              <w:t>We bring this since morning…</w:t>
            </w:r>
          </w:p>
        </w:tc>
        <w:tc>
          <w:tcPr>
            <w:tcW w:w="1334" w:type="dxa"/>
          </w:tcPr>
          <w:p w:rsidR="00726325" w:rsidRPr="008A45D0" w:rsidRDefault="00726325" w:rsidP="008A45D0">
            <w:pPr>
              <w:rPr>
                <w:highlight w:val="yellow"/>
              </w:rPr>
            </w:pPr>
          </w:p>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No it is not like this …. The hospitality of us….she doesn’t believe in that…..</w:t>
            </w:r>
          </w:p>
        </w:tc>
        <w:tc>
          <w:tcPr>
            <w:tcW w:w="1334" w:type="dxa"/>
          </w:tcPr>
          <w:p w:rsidR="00726325" w:rsidRPr="008A45D0" w:rsidRDefault="00726325" w:rsidP="008A45D0"/>
        </w:tc>
      </w:tr>
      <w:tr w:rsidR="00726325" w:rsidRPr="008A45D0" w:rsidTr="008A45D0">
        <w:trPr>
          <w:trHeight w:val="323"/>
        </w:trPr>
        <w:tc>
          <w:tcPr>
            <w:tcW w:w="1275" w:type="dxa"/>
          </w:tcPr>
          <w:p w:rsidR="00726325" w:rsidRPr="008A45D0" w:rsidRDefault="00726325" w:rsidP="008A45D0">
            <w:r w:rsidRPr="008A45D0">
              <w:t>Afshan</w:t>
            </w:r>
          </w:p>
        </w:tc>
        <w:tc>
          <w:tcPr>
            <w:tcW w:w="6967" w:type="dxa"/>
          </w:tcPr>
          <w:p w:rsidR="00726325" w:rsidRPr="008A45D0" w:rsidRDefault="00726325" w:rsidP="008A45D0">
            <w:r w:rsidRPr="008A45D0">
              <w:t>Okay ….focus…</w:t>
            </w:r>
          </w:p>
        </w:tc>
        <w:tc>
          <w:tcPr>
            <w:tcW w:w="1334" w:type="dxa"/>
          </w:tcPr>
          <w:p w:rsidR="00726325" w:rsidRPr="008A45D0" w:rsidRDefault="00726325" w:rsidP="008A45D0">
            <w:r w:rsidRPr="008A45D0">
              <w:t xml:space="preserve">-4:00 </w:t>
            </w:r>
          </w:p>
          <w:p w:rsidR="00726325" w:rsidRPr="008A45D0" w:rsidRDefault="00726325" w:rsidP="008A45D0">
            <w:r w:rsidRPr="008A45D0">
              <w:t>(7 hrs)</w:t>
            </w:r>
          </w:p>
        </w:tc>
      </w:tr>
    </w:tbl>
    <w:p w:rsidR="00726325" w:rsidRDefault="00726325" w:rsidP="00E177B4">
      <w:r>
        <w:tab/>
      </w:r>
    </w:p>
    <w:p w:rsidR="00726325" w:rsidRDefault="00726325" w:rsidP="00E177B4"/>
    <w:p w:rsidR="00726325" w:rsidRDefault="00726325" w:rsidP="00E177B4"/>
    <w:sectPr w:rsidR="00726325" w:rsidSect="00F27CD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rutiger 45 Light">
    <w:altName w:val="Frutiger 45 Light"/>
    <w:panose1 w:val="00000000000000000000"/>
    <w:charset w:val="00"/>
    <w:family w:val="swiss"/>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056991"/>
    <w:multiLevelType w:val="hybridMultilevel"/>
    <w:tmpl w:val="B46C3520"/>
    <w:lvl w:ilvl="0" w:tplc="A8843FEC">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399D6D52"/>
    <w:multiLevelType w:val="hybridMultilevel"/>
    <w:tmpl w:val="00E6EBE2"/>
    <w:lvl w:ilvl="0" w:tplc="2AD4731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7F04"/>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62963"/>
    <w:rsid w:val="0001356F"/>
    <w:rsid w:val="000138F1"/>
    <w:rsid w:val="00020C26"/>
    <w:rsid w:val="000324D0"/>
    <w:rsid w:val="000326EA"/>
    <w:rsid w:val="0005210C"/>
    <w:rsid w:val="0005218B"/>
    <w:rsid w:val="00052CD8"/>
    <w:rsid w:val="00054407"/>
    <w:rsid w:val="00065267"/>
    <w:rsid w:val="00076B40"/>
    <w:rsid w:val="000807E0"/>
    <w:rsid w:val="000910A5"/>
    <w:rsid w:val="00094534"/>
    <w:rsid w:val="00097E55"/>
    <w:rsid w:val="000B6E1D"/>
    <w:rsid w:val="000B7022"/>
    <w:rsid w:val="000C29DD"/>
    <w:rsid w:val="000C5A31"/>
    <w:rsid w:val="000D2FEE"/>
    <w:rsid w:val="000D7DCB"/>
    <w:rsid w:val="000E6DBF"/>
    <w:rsid w:val="0011497D"/>
    <w:rsid w:val="0012193A"/>
    <w:rsid w:val="00126BF0"/>
    <w:rsid w:val="001279A4"/>
    <w:rsid w:val="00144773"/>
    <w:rsid w:val="001658DD"/>
    <w:rsid w:val="00170A17"/>
    <w:rsid w:val="0018600C"/>
    <w:rsid w:val="00195DA4"/>
    <w:rsid w:val="001E35C4"/>
    <w:rsid w:val="001F0AF8"/>
    <w:rsid w:val="001F2346"/>
    <w:rsid w:val="001F26B0"/>
    <w:rsid w:val="001F2783"/>
    <w:rsid w:val="00200937"/>
    <w:rsid w:val="00204D77"/>
    <w:rsid w:val="00224D93"/>
    <w:rsid w:val="002355D6"/>
    <w:rsid w:val="00235CFC"/>
    <w:rsid w:val="002543C8"/>
    <w:rsid w:val="00254BCC"/>
    <w:rsid w:val="00254DA7"/>
    <w:rsid w:val="0026321C"/>
    <w:rsid w:val="00267C19"/>
    <w:rsid w:val="002739AA"/>
    <w:rsid w:val="00276CBB"/>
    <w:rsid w:val="00286259"/>
    <w:rsid w:val="002A4A20"/>
    <w:rsid w:val="002A77F5"/>
    <w:rsid w:val="002A7DBE"/>
    <w:rsid w:val="002B5643"/>
    <w:rsid w:val="002B71C1"/>
    <w:rsid w:val="002C21E3"/>
    <w:rsid w:val="002C3448"/>
    <w:rsid w:val="002C462A"/>
    <w:rsid w:val="002C6648"/>
    <w:rsid w:val="002D1E4F"/>
    <w:rsid w:val="002D22DE"/>
    <w:rsid w:val="002D4290"/>
    <w:rsid w:val="002D4510"/>
    <w:rsid w:val="002D7361"/>
    <w:rsid w:val="002E0AB2"/>
    <w:rsid w:val="002E0FF8"/>
    <w:rsid w:val="002F0DAA"/>
    <w:rsid w:val="002F4CAD"/>
    <w:rsid w:val="00301511"/>
    <w:rsid w:val="003114EF"/>
    <w:rsid w:val="00326F8E"/>
    <w:rsid w:val="00327F2F"/>
    <w:rsid w:val="00331EFB"/>
    <w:rsid w:val="003422F1"/>
    <w:rsid w:val="0036389F"/>
    <w:rsid w:val="00365FF2"/>
    <w:rsid w:val="00370753"/>
    <w:rsid w:val="003802EB"/>
    <w:rsid w:val="00381FE4"/>
    <w:rsid w:val="003A7A91"/>
    <w:rsid w:val="003B4A47"/>
    <w:rsid w:val="003C1BA7"/>
    <w:rsid w:val="003C1C8E"/>
    <w:rsid w:val="003C494D"/>
    <w:rsid w:val="003E0D2C"/>
    <w:rsid w:val="003E2695"/>
    <w:rsid w:val="003E2FB4"/>
    <w:rsid w:val="003E4531"/>
    <w:rsid w:val="003E5800"/>
    <w:rsid w:val="003E5AEA"/>
    <w:rsid w:val="003E6B90"/>
    <w:rsid w:val="003F04BA"/>
    <w:rsid w:val="003F470B"/>
    <w:rsid w:val="003F5FEA"/>
    <w:rsid w:val="0040112A"/>
    <w:rsid w:val="00401F55"/>
    <w:rsid w:val="00405ECF"/>
    <w:rsid w:val="00407DCC"/>
    <w:rsid w:val="00422711"/>
    <w:rsid w:val="0042554D"/>
    <w:rsid w:val="004314AC"/>
    <w:rsid w:val="00433FDB"/>
    <w:rsid w:val="00437D34"/>
    <w:rsid w:val="0044424B"/>
    <w:rsid w:val="004540AD"/>
    <w:rsid w:val="00460A5A"/>
    <w:rsid w:val="00461C83"/>
    <w:rsid w:val="00463A92"/>
    <w:rsid w:val="00463FAA"/>
    <w:rsid w:val="004700B9"/>
    <w:rsid w:val="00471A4A"/>
    <w:rsid w:val="00485743"/>
    <w:rsid w:val="0048692D"/>
    <w:rsid w:val="004A329A"/>
    <w:rsid w:val="004A6A7B"/>
    <w:rsid w:val="004B3611"/>
    <w:rsid w:val="004D5FBB"/>
    <w:rsid w:val="004D6D07"/>
    <w:rsid w:val="004E3041"/>
    <w:rsid w:val="00502122"/>
    <w:rsid w:val="00502DF7"/>
    <w:rsid w:val="00503367"/>
    <w:rsid w:val="00507362"/>
    <w:rsid w:val="00520B31"/>
    <w:rsid w:val="00522738"/>
    <w:rsid w:val="005231BF"/>
    <w:rsid w:val="00526B7B"/>
    <w:rsid w:val="00532531"/>
    <w:rsid w:val="00540857"/>
    <w:rsid w:val="00540CBF"/>
    <w:rsid w:val="00542948"/>
    <w:rsid w:val="00546BBC"/>
    <w:rsid w:val="00553E54"/>
    <w:rsid w:val="00554AF6"/>
    <w:rsid w:val="00574DB5"/>
    <w:rsid w:val="00577426"/>
    <w:rsid w:val="005818DB"/>
    <w:rsid w:val="00583DF0"/>
    <w:rsid w:val="00592BBD"/>
    <w:rsid w:val="005951CA"/>
    <w:rsid w:val="005A2F18"/>
    <w:rsid w:val="005A493C"/>
    <w:rsid w:val="005A507F"/>
    <w:rsid w:val="005A5DBE"/>
    <w:rsid w:val="005B208D"/>
    <w:rsid w:val="005C1182"/>
    <w:rsid w:val="005C3728"/>
    <w:rsid w:val="005D44EF"/>
    <w:rsid w:val="005E673C"/>
    <w:rsid w:val="005F6386"/>
    <w:rsid w:val="006034DE"/>
    <w:rsid w:val="0060505C"/>
    <w:rsid w:val="0063466F"/>
    <w:rsid w:val="00634E01"/>
    <w:rsid w:val="00641A5F"/>
    <w:rsid w:val="00645D80"/>
    <w:rsid w:val="00646D96"/>
    <w:rsid w:val="00650BC6"/>
    <w:rsid w:val="006513F3"/>
    <w:rsid w:val="00664E10"/>
    <w:rsid w:val="00681954"/>
    <w:rsid w:val="00695DB8"/>
    <w:rsid w:val="006962E7"/>
    <w:rsid w:val="006A418D"/>
    <w:rsid w:val="006B0249"/>
    <w:rsid w:val="006B1F3A"/>
    <w:rsid w:val="006B4117"/>
    <w:rsid w:val="006C0760"/>
    <w:rsid w:val="006C398F"/>
    <w:rsid w:val="006D4CB6"/>
    <w:rsid w:val="006D7A90"/>
    <w:rsid w:val="006E65D4"/>
    <w:rsid w:val="00700AD6"/>
    <w:rsid w:val="00701116"/>
    <w:rsid w:val="00711CA8"/>
    <w:rsid w:val="00726325"/>
    <w:rsid w:val="0073079F"/>
    <w:rsid w:val="00733245"/>
    <w:rsid w:val="007504F3"/>
    <w:rsid w:val="00753D2F"/>
    <w:rsid w:val="00754B37"/>
    <w:rsid w:val="007632E0"/>
    <w:rsid w:val="00763BBD"/>
    <w:rsid w:val="007643EC"/>
    <w:rsid w:val="00781FD2"/>
    <w:rsid w:val="00787B9B"/>
    <w:rsid w:val="0079068D"/>
    <w:rsid w:val="00796BC3"/>
    <w:rsid w:val="007A3540"/>
    <w:rsid w:val="007A49D5"/>
    <w:rsid w:val="007A5914"/>
    <w:rsid w:val="007A63F5"/>
    <w:rsid w:val="007A7A4A"/>
    <w:rsid w:val="007A7B36"/>
    <w:rsid w:val="007B048F"/>
    <w:rsid w:val="007E234A"/>
    <w:rsid w:val="00805067"/>
    <w:rsid w:val="00810CDA"/>
    <w:rsid w:val="00813A2D"/>
    <w:rsid w:val="00814C59"/>
    <w:rsid w:val="00824AE9"/>
    <w:rsid w:val="00825D49"/>
    <w:rsid w:val="0082643B"/>
    <w:rsid w:val="0083019A"/>
    <w:rsid w:val="0083116E"/>
    <w:rsid w:val="008313BC"/>
    <w:rsid w:val="00833289"/>
    <w:rsid w:val="00862D1B"/>
    <w:rsid w:val="00873313"/>
    <w:rsid w:val="00876777"/>
    <w:rsid w:val="008935AC"/>
    <w:rsid w:val="0089547D"/>
    <w:rsid w:val="00896B31"/>
    <w:rsid w:val="008A45D0"/>
    <w:rsid w:val="008A5A0C"/>
    <w:rsid w:val="008A6970"/>
    <w:rsid w:val="008A6CDA"/>
    <w:rsid w:val="008A73E2"/>
    <w:rsid w:val="008B008A"/>
    <w:rsid w:val="008B4D92"/>
    <w:rsid w:val="008B7695"/>
    <w:rsid w:val="008C6A8C"/>
    <w:rsid w:val="008C7137"/>
    <w:rsid w:val="008C7F1B"/>
    <w:rsid w:val="008D317F"/>
    <w:rsid w:val="008E4564"/>
    <w:rsid w:val="008F05A5"/>
    <w:rsid w:val="008F07FB"/>
    <w:rsid w:val="008F286D"/>
    <w:rsid w:val="00906A47"/>
    <w:rsid w:val="00915C11"/>
    <w:rsid w:val="00916EDA"/>
    <w:rsid w:val="00920103"/>
    <w:rsid w:val="009214BD"/>
    <w:rsid w:val="00922E11"/>
    <w:rsid w:val="00923F1F"/>
    <w:rsid w:val="00943713"/>
    <w:rsid w:val="00961483"/>
    <w:rsid w:val="00981686"/>
    <w:rsid w:val="00986074"/>
    <w:rsid w:val="00995CDC"/>
    <w:rsid w:val="009A02C0"/>
    <w:rsid w:val="009A0CCB"/>
    <w:rsid w:val="009A0D21"/>
    <w:rsid w:val="009A31F2"/>
    <w:rsid w:val="009A36CB"/>
    <w:rsid w:val="009A488B"/>
    <w:rsid w:val="009B1366"/>
    <w:rsid w:val="009C1C4C"/>
    <w:rsid w:val="009C1D41"/>
    <w:rsid w:val="009C4891"/>
    <w:rsid w:val="009C68DA"/>
    <w:rsid w:val="009C7C36"/>
    <w:rsid w:val="009F69C4"/>
    <w:rsid w:val="009F7847"/>
    <w:rsid w:val="00A01031"/>
    <w:rsid w:val="00A172AC"/>
    <w:rsid w:val="00A21D1D"/>
    <w:rsid w:val="00A31F40"/>
    <w:rsid w:val="00A34535"/>
    <w:rsid w:val="00A46574"/>
    <w:rsid w:val="00A4683B"/>
    <w:rsid w:val="00A47042"/>
    <w:rsid w:val="00A60208"/>
    <w:rsid w:val="00A6655C"/>
    <w:rsid w:val="00A66F01"/>
    <w:rsid w:val="00A74288"/>
    <w:rsid w:val="00A83D84"/>
    <w:rsid w:val="00A875A6"/>
    <w:rsid w:val="00A93A78"/>
    <w:rsid w:val="00AA06B3"/>
    <w:rsid w:val="00AA7244"/>
    <w:rsid w:val="00AB0F76"/>
    <w:rsid w:val="00AB1D26"/>
    <w:rsid w:val="00AC404C"/>
    <w:rsid w:val="00AC591B"/>
    <w:rsid w:val="00AD0129"/>
    <w:rsid w:val="00AD603C"/>
    <w:rsid w:val="00AE77D2"/>
    <w:rsid w:val="00AE7D59"/>
    <w:rsid w:val="00AF063F"/>
    <w:rsid w:val="00AF76E2"/>
    <w:rsid w:val="00B03E27"/>
    <w:rsid w:val="00B05836"/>
    <w:rsid w:val="00B1480C"/>
    <w:rsid w:val="00B17677"/>
    <w:rsid w:val="00B20D13"/>
    <w:rsid w:val="00B25A29"/>
    <w:rsid w:val="00B25DF9"/>
    <w:rsid w:val="00B311E8"/>
    <w:rsid w:val="00B32B85"/>
    <w:rsid w:val="00B33B51"/>
    <w:rsid w:val="00B350BF"/>
    <w:rsid w:val="00B375E0"/>
    <w:rsid w:val="00B452B2"/>
    <w:rsid w:val="00B50454"/>
    <w:rsid w:val="00B555B0"/>
    <w:rsid w:val="00B55635"/>
    <w:rsid w:val="00B56090"/>
    <w:rsid w:val="00B579C6"/>
    <w:rsid w:val="00B608BD"/>
    <w:rsid w:val="00B7270D"/>
    <w:rsid w:val="00B74DAB"/>
    <w:rsid w:val="00B83360"/>
    <w:rsid w:val="00B84E3B"/>
    <w:rsid w:val="00B86184"/>
    <w:rsid w:val="00BA20BA"/>
    <w:rsid w:val="00BA3407"/>
    <w:rsid w:val="00BA6146"/>
    <w:rsid w:val="00BB2FB7"/>
    <w:rsid w:val="00BB3D95"/>
    <w:rsid w:val="00BB62A6"/>
    <w:rsid w:val="00BB65B0"/>
    <w:rsid w:val="00BC3F64"/>
    <w:rsid w:val="00BC6F06"/>
    <w:rsid w:val="00BD18C9"/>
    <w:rsid w:val="00BD29EC"/>
    <w:rsid w:val="00BE3C32"/>
    <w:rsid w:val="00BE687E"/>
    <w:rsid w:val="00BF1337"/>
    <w:rsid w:val="00C0031F"/>
    <w:rsid w:val="00C27D02"/>
    <w:rsid w:val="00C37823"/>
    <w:rsid w:val="00C4179F"/>
    <w:rsid w:val="00C462BC"/>
    <w:rsid w:val="00C47528"/>
    <w:rsid w:val="00C57199"/>
    <w:rsid w:val="00C614A8"/>
    <w:rsid w:val="00C63EA0"/>
    <w:rsid w:val="00C90FC9"/>
    <w:rsid w:val="00C931C9"/>
    <w:rsid w:val="00CA073B"/>
    <w:rsid w:val="00CA1850"/>
    <w:rsid w:val="00CA4360"/>
    <w:rsid w:val="00CA6217"/>
    <w:rsid w:val="00CA70BA"/>
    <w:rsid w:val="00CA7435"/>
    <w:rsid w:val="00CB33EC"/>
    <w:rsid w:val="00CB4014"/>
    <w:rsid w:val="00CB41B3"/>
    <w:rsid w:val="00CC3DA8"/>
    <w:rsid w:val="00D00C3F"/>
    <w:rsid w:val="00D036DA"/>
    <w:rsid w:val="00D04D1B"/>
    <w:rsid w:val="00D071B7"/>
    <w:rsid w:val="00D1030D"/>
    <w:rsid w:val="00D1352D"/>
    <w:rsid w:val="00D200B0"/>
    <w:rsid w:val="00D24F7F"/>
    <w:rsid w:val="00D64D28"/>
    <w:rsid w:val="00D66C7C"/>
    <w:rsid w:val="00D70E6F"/>
    <w:rsid w:val="00D768CE"/>
    <w:rsid w:val="00D9035E"/>
    <w:rsid w:val="00DA3E4C"/>
    <w:rsid w:val="00DB40E8"/>
    <w:rsid w:val="00DB70F1"/>
    <w:rsid w:val="00DC0330"/>
    <w:rsid w:val="00DD3ED3"/>
    <w:rsid w:val="00DD3FC4"/>
    <w:rsid w:val="00DE120F"/>
    <w:rsid w:val="00DE6763"/>
    <w:rsid w:val="00DF00F4"/>
    <w:rsid w:val="00DF50FC"/>
    <w:rsid w:val="00E07A86"/>
    <w:rsid w:val="00E11B72"/>
    <w:rsid w:val="00E16EE7"/>
    <w:rsid w:val="00E177B4"/>
    <w:rsid w:val="00E2126E"/>
    <w:rsid w:val="00E242B5"/>
    <w:rsid w:val="00E25266"/>
    <w:rsid w:val="00E25415"/>
    <w:rsid w:val="00E274B3"/>
    <w:rsid w:val="00E56F57"/>
    <w:rsid w:val="00E62963"/>
    <w:rsid w:val="00E65F51"/>
    <w:rsid w:val="00E70292"/>
    <w:rsid w:val="00E73286"/>
    <w:rsid w:val="00E73D96"/>
    <w:rsid w:val="00E8576D"/>
    <w:rsid w:val="00EA4377"/>
    <w:rsid w:val="00EC0032"/>
    <w:rsid w:val="00EC3152"/>
    <w:rsid w:val="00EC4652"/>
    <w:rsid w:val="00EC4E25"/>
    <w:rsid w:val="00ED103B"/>
    <w:rsid w:val="00EE17F1"/>
    <w:rsid w:val="00EF617E"/>
    <w:rsid w:val="00F10FAE"/>
    <w:rsid w:val="00F117CA"/>
    <w:rsid w:val="00F20586"/>
    <w:rsid w:val="00F27CD7"/>
    <w:rsid w:val="00F35399"/>
    <w:rsid w:val="00F35F48"/>
    <w:rsid w:val="00F3600F"/>
    <w:rsid w:val="00F423D7"/>
    <w:rsid w:val="00F4659D"/>
    <w:rsid w:val="00F46FAB"/>
    <w:rsid w:val="00F47D6C"/>
    <w:rsid w:val="00F62CAF"/>
    <w:rsid w:val="00F87FD0"/>
    <w:rsid w:val="00F914A7"/>
    <w:rsid w:val="00F91D68"/>
    <w:rsid w:val="00FA3300"/>
    <w:rsid w:val="00FA5AEE"/>
    <w:rsid w:val="00FB1F6B"/>
    <w:rsid w:val="00FB6452"/>
    <w:rsid w:val="00FB7F6B"/>
    <w:rsid w:val="00FC15EE"/>
    <w:rsid w:val="00FC2D23"/>
    <w:rsid w:val="00FF03BD"/>
    <w:rsid w:val="00FF5E01"/>
  </w:rsids>
  <m:mathPr>
    <m:mathFont m:val="Cambria Math"/>
    <m:brkBin m:val="before"/>
    <m:brkBinSub m:val="--"/>
    <m:smallFrac m:val="off"/>
    <m:dispDef/>
    <m:lMargin m:val="0"/>
    <m:rMargin m:val="0"/>
    <m:defJc m:val="centerGroup"/>
    <m:wrapIndent m:val="1440"/>
    <m:intLim m:val="subSup"/>
    <m:naryLim m:val="undOvr"/>
  </m:mathPr>
  <w:uiCompat97To2003/>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en-CA" w:eastAsia="en-C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254DA7"/>
    <w:rPr>
      <w:sz w:val="24"/>
      <w:szCs w:val="24"/>
      <w:lang w:val="en-GB" w:eastAsia="en-US"/>
    </w:rPr>
  </w:style>
  <w:style w:type="paragraph" w:styleId="Heading1">
    <w:name w:val="heading 1"/>
    <w:basedOn w:val="Normal"/>
    <w:next w:val="Normal"/>
    <w:link w:val="Heading1Char"/>
    <w:uiPriority w:val="99"/>
    <w:qFormat/>
    <w:rsid w:val="00254DA7"/>
    <w:pPr>
      <w:keepNext/>
      <w:keepLines/>
      <w:spacing w:before="48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9"/>
    <w:qFormat/>
    <w:rsid w:val="00054407"/>
    <w:pPr>
      <w:keepNext/>
      <w:keepLines/>
      <w:spacing w:before="20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9"/>
    <w:qFormat/>
    <w:rsid w:val="00254DA7"/>
    <w:pPr>
      <w:keepNext/>
      <w:keepLines/>
      <w:spacing w:before="200"/>
      <w:outlineLvl w:val="2"/>
    </w:pPr>
    <w:rPr>
      <w:rFonts w:ascii="Cambria" w:eastAsia="Times New Roman" w:hAnsi="Cambria"/>
      <w:b/>
      <w:bCs/>
      <w:color w:val="4F81BD"/>
    </w:rPr>
  </w:style>
  <w:style w:type="paragraph" w:styleId="Heading4">
    <w:name w:val="heading 4"/>
    <w:basedOn w:val="Normal"/>
    <w:next w:val="Heading2"/>
    <w:link w:val="Heading4Char"/>
    <w:uiPriority w:val="99"/>
    <w:qFormat/>
    <w:rsid w:val="00254DA7"/>
    <w:pPr>
      <w:spacing w:before="100" w:beforeAutospacing="1" w:after="100" w:afterAutospacing="1"/>
      <w:outlineLvl w:val="3"/>
    </w:pPr>
    <w:rPr>
      <w:rFonts w:eastAsia="Times New Roman"/>
      <w:b/>
      <w:bCs/>
      <w:lang w:val="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54DA7"/>
    <w:rPr>
      <w:rFonts w:ascii="Cambria" w:hAnsi="Cambria" w:cs="Times New Roman"/>
      <w:b/>
      <w:bCs/>
      <w:color w:val="365F91"/>
      <w:sz w:val="28"/>
      <w:szCs w:val="28"/>
      <w:lang w:val="en-GB"/>
    </w:rPr>
  </w:style>
  <w:style w:type="character" w:customStyle="1" w:styleId="Heading2Char">
    <w:name w:val="Heading 2 Char"/>
    <w:basedOn w:val="DefaultParagraphFont"/>
    <w:link w:val="Heading2"/>
    <w:uiPriority w:val="99"/>
    <w:semiHidden/>
    <w:locked/>
    <w:rsid w:val="00254DA7"/>
    <w:rPr>
      <w:rFonts w:ascii="Cambria" w:hAnsi="Cambria" w:cs="Times New Roman"/>
      <w:b/>
      <w:bCs/>
      <w:color w:val="4F81BD"/>
      <w:sz w:val="26"/>
      <w:szCs w:val="26"/>
      <w:lang w:val="en-GB"/>
    </w:rPr>
  </w:style>
  <w:style w:type="character" w:customStyle="1" w:styleId="Heading3Char">
    <w:name w:val="Heading 3 Char"/>
    <w:basedOn w:val="DefaultParagraphFont"/>
    <w:link w:val="Heading3"/>
    <w:uiPriority w:val="99"/>
    <w:semiHidden/>
    <w:locked/>
    <w:rsid w:val="00254DA7"/>
    <w:rPr>
      <w:rFonts w:ascii="Cambria" w:hAnsi="Cambria" w:cs="Times New Roman"/>
      <w:b/>
      <w:bCs/>
      <w:color w:val="4F81BD"/>
      <w:sz w:val="24"/>
      <w:szCs w:val="24"/>
      <w:lang w:val="en-GB"/>
    </w:rPr>
  </w:style>
  <w:style w:type="character" w:customStyle="1" w:styleId="Heading4Char">
    <w:name w:val="Heading 4 Char"/>
    <w:basedOn w:val="DefaultParagraphFont"/>
    <w:link w:val="Heading4"/>
    <w:uiPriority w:val="99"/>
    <w:locked/>
    <w:rsid w:val="00254DA7"/>
    <w:rPr>
      <w:rFonts w:ascii="Times New Roman" w:hAnsi="Times New Roman" w:cs="Times New Roman"/>
      <w:b/>
      <w:bCs/>
      <w:sz w:val="24"/>
      <w:szCs w:val="24"/>
    </w:rPr>
  </w:style>
  <w:style w:type="paragraph" w:styleId="TOC1">
    <w:name w:val="toc 1"/>
    <w:basedOn w:val="Normal"/>
    <w:next w:val="Normal"/>
    <w:autoRedefine/>
    <w:uiPriority w:val="99"/>
    <w:rsid w:val="00254DA7"/>
    <w:pPr>
      <w:spacing w:after="100"/>
    </w:pPr>
    <w:rPr>
      <w:rFonts w:eastAsia="Times New Roman"/>
    </w:rPr>
  </w:style>
  <w:style w:type="paragraph" w:styleId="TOC2">
    <w:name w:val="toc 2"/>
    <w:basedOn w:val="Normal"/>
    <w:next w:val="Normal"/>
    <w:autoRedefine/>
    <w:uiPriority w:val="99"/>
    <w:rsid w:val="00254DA7"/>
    <w:pPr>
      <w:spacing w:after="100" w:line="276" w:lineRule="auto"/>
      <w:ind w:left="220"/>
    </w:pPr>
    <w:rPr>
      <w:rFonts w:ascii="Calibri" w:eastAsia="Times New Roman" w:hAnsi="Calibri"/>
      <w:sz w:val="22"/>
      <w:szCs w:val="22"/>
      <w:lang w:val="en-US"/>
    </w:rPr>
  </w:style>
  <w:style w:type="paragraph" w:styleId="TOC3">
    <w:name w:val="toc 3"/>
    <w:basedOn w:val="Normal"/>
    <w:next w:val="Normal"/>
    <w:autoRedefine/>
    <w:uiPriority w:val="99"/>
    <w:rsid w:val="00254DA7"/>
    <w:pPr>
      <w:spacing w:after="100" w:line="276" w:lineRule="auto"/>
      <w:ind w:left="440"/>
    </w:pPr>
    <w:rPr>
      <w:rFonts w:ascii="Calibri" w:eastAsia="Times New Roman" w:hAnsi="Calibri"/>
      <w:sz w:val="22"/>
      <w:szCs w:val="22"/>
      <w:lang w:val="en-US"/>
    </w:rPr>
  </w:style>
  <w:style w:type="paragraph" w:styleId="Header">
    <w:name w:val="header"/>
    <w:basedOn w:val="Normal"/>
    <w:link w:val="HeaderChar"/>
    <w:uiPriority w:val="99"/>
    <w:rsid w:val="00254DA7"/>
    <w:pPr>
      <w:tabs>
        <w:tab w:val="center" w:pos="4153"/>
        <w:tab w:val="right" w:pos="8306"/>
      </w:tabs>
    </w:pPr>
    <w:rPr>
      <w:rFonts w:eastAsia="Times New Roman"/>
    </w:rPr>
  </w:style>
  <w:style w:type="character" w:customStyle="1" w:styleId="HeaderChar">
    <w:name w:val="Header Char"/>
    <w:basedOn w:val="DefaultParagraphFont"/>
    <w:link w:val="Header"/>
    <w:uiPriority w:val="99"/>
    <w:locked/>
    <w:rsid w:val="00254DA7"/>
    <w:rPr>
      <w:rFonts w:ascii="Times New Roman" w:hAnsi="Times New Roman" w:cs="Times New Roman"/>
      <w:sz w:val="24"/>
      <w:szCs w:val="24"/>
      <w:lang w:val="en-GB"/>
    </w:rPr>
  </w:style>
  <w:style w:type="paragraph" w:styleId="Footer">
    <w:name w:val="footer"/>
    <w:basedOn w:val="Normal"/>
    <w:link w:val="FooterChar"/>
    <w:uiPriority w:val="99"/>
    <w:rsid w:val="00254DA7"/>
    <w:pPr>
      <w:tabs>
        <w:tab w:val="center" w:pos="4153"/>
        <w:tab w:val="right" w:pos="8306"/>
      </w:tabs>
    </w:pPr>
    <w:rPr>
      <w:rFonts w:eastAsia="Times New Roman"/>
    </w:rPr>
  </w:style>
  <w:style w:type="character" w:customStyle="1" w:styleId="FooterChar">
    <w:name w:val="Footer Char"/>
    <w:basedOn w:val="DefaultParagraphFont"/>
    <w:link w:val="Footer"/>
    <w:uiPriority w:val="99"/>
    <w:locked/>
    <w:rsid w:val="00254DA7"/>
    <w:rPr>
      <w:rFonts w:ascii="Times New Roman" w:hAnsi="Times New Roman" w:cs="Times New Roman"/>
      <w:sz w:val="24"/>
      <w:szCs w:val="24"/>
      <w:lang w:val="en-GB"/>
    </w:rPr>
  </w:style>
  <w:style w:type="character" w:styleId="PageNumber">
    <w:name w:val="page number"/>
    <w:basedOn w:val="DefaultParagraphFont"/>
    <w:uiPriority w:val="99"/>
    <w:rsid w:val="00254DA7"/>
    <w:rPr>
      <w:rFonts w:cs="Times New Roman"/>
    </w:rPr>
  </w:style>
  <w:style w:type="paragraph" w:styleId="Title">
    <w:name w:val="Title"/>
    <w:basedOn w:val="Normal"/>
    <w:next w:val="Normal"/>
    <w:link w:val="TitleChar"/>
    <w:uiPriority w:val="99"/>
    <w:qFormat/>
    <w:rsid w:val="00254DA7"/>
    <w:pPr>
      <w:autoSpaceDE w:val="0"/>
      <w:autoSpaceDN w:val="0"/>
      <w:adjustRightInd w:val="0"/>
    </w:pPr>
    <w:rPr>
      <w:rFonts w:ascii="Arial" w:eastAsia="Times New Roman" w:hAnsi="Arial"/>
      <w:lang w:val="en-US"/>
    </w:rPr>
  </w:style>
  <w:style w:type="character" w:customStyle="1" w:styleId="TitleChar">
    <w:name w:val="Title Char"/>
    <w:basedOn w:val="DefaultParagraphFont"/>
    <w:link w:val="Title"/>
    <w:uiPriority w:val="99"/>
    <w:locked/>
    <w:rsid w:val="00254DA7"/>
    <w:rPr>
      <w:rFonts w:ascii="Arial" w:hAnsi="Arial" w:cs="Times New Roman"/>
      <w:sz w:val="24"/>
      <w:szCs w:val="24"/>
    </w:rPr>
  </w:style>
  <w:style w:type="paragraph" w:styleId="BodyText">
    <w:name w:val="Body Text"/>
    <w:basedOn w:val="Normal"/>
    <w:link w:val="BodyTextChar"/>
    <w:uiPriority w:val="99"/>
    <w:rsid w:val="00254DA7"/>
    <w:pPr>
      <w:tabs>
        <w:tab w:val="left" w:pos="720"/>
        <w:tab w:val="left" w:pos="1440"/>
        <w:tab w:val="left" w:pos="2160"/>
        <w:tab w:val="left" w:pos="2880"/>
        <w:tab w:val="left" w:pos="3600"/>
        <w:tab w:val="left" w:pos="4320"/>
        <w:tab w:val="left" w:pos="5040"/>
        <w:tab w:val="left" w:pos="5760"/>
        <w:tab w:val="left" w:pos="6480"/>
        <w:tab w:val="left" w:pos="7200"/>
      </w:tabs>
      <w:spacing w:before="120"/>
      <w:ind w:left="851"/>
      <w:jc w:val="both"/>
    </w:pPr>
    <w:rPr>
      <w:rFonts w:ascii="Arial" w:eastAsia="Times New Roman" w:hAnsi="Arial"/>
      <w:color w:val="000000"/>
      <w:sz w:val="20"/>
      <w:szCs w:val="20"/>
    </w:rPr>
  </w:style>
  <w:style w:type="character" w:customStyle="1" w:styleId="BodyTextChar">
    <w:name w:val="Body Text Char"/>
    <w:basedOn w:val="DefaultParagraphFont"/>
    <w:link w:val="BodyText"/>
    <w:uiPriority w:val="99"/>
    <w:locked/>
    <w:rsid w:val="00254DA7"/>
    <w:rPr>
      <w:rFonts w:ascii="Arial" w:hAnsi="Arial" w:cs="Times New Roman"/>
      <w:color w:val="000000"/>
      <w:lang w:val="en-GB" w:eastAsia="en-US" w:bidi="ar-SA"/>
    </w:rPr>
  </w:style>
  <w:style w:type="character" w:styleId="Hyperlink">
    <w:name w:val="Hyperlink"/>
    <w:basedOn w:val="DefaultParagraphFont"/>
    <w:uiPriority w:val="99"/>
    <w:rsid w:val="00254DA7"/>
    <w:rPr>
      <w:rFonts w:cs="Times New Roman"/>
      <w:color w:val="000000"/>
      <w:u w:val="single"/>
    </w:rPr>
  </w:style>
  <w:style w:type="character" w:styleId="FollowedHyperlink">
    <w:name w:val="FollowedHyperlink"/>
    <w:basedOn w:val="DefaultParagraphFont"/>
    <w:uiPriority w:val="99"/>
    <w:rsid w:val="00254DA7"/>
    <w:rPr>
      <w:rFonts w:cs="Times New Roman"/>
      <w:color w:val="800080"/>
      <w:u w:val="single"/>
    </w:rPr>
  </w:style>
  <w:style w:type="paragraph" w:styleId="NormalWeb">
    <w:name w:val="Normal (Web)"/>
    <w:basedOn w:val="Normal"/>
    <w:uiPriority w:val="99"/>
    <w:rsid w:val="00254DA7"/>
    <w:pPr>
      <w:spacing w:before="100" w:beforeAutospacing="1" w:after="100" w:afterAutospacing="1"/>
    </w:pPr>
    <w:rPr>
      <w:rFonts w:eastAsia="Times New Roman"/>
      <w:lang w:val="en-US"/>
    </w:rPr>
  </w:style>
  <w:style w:type="paragraph" w:styleId="BalloonText">
    <w:name w:val="Balloon Text"/>
    <w:basedOn w:val="Normal"/>
    <w:link w:val="BalloonTextChar"/>
    <w:uiPriority w:val="99"/>
    <w:rsid w:val="00254DA7"/>
    <w:rPr>
      <w:rFonts w:ascii="Tahoma" w:eastAsia="Times New Roman" w:hAnsi="Tahoma" w:cs="Tahoma"/>
      <w:sz w:val="16"/>
      <w:szCs w:val="16"/>
    </w:rPr>
  </w:style>
  <w:style w:type="character" w:customStyle="1" w:styleId="BalloonTextChar">
    <w:name w:val="Balloon Text Char"/>
    <w:basedOn w:val="DefaultParagraphFont"/>
    <w:link w:val="BalloonText"/>
    <w:uiPriority w:val="99"/>
    <w:locked/>
    <w:rsid w:val="00254DA7"/>
    <w:rPr>
      <w:rFonts w:ascii="Tahoma" w:hAnsi="Tahoma" w:cs="Tahoma"/>
      <w:sz w:val="16"/>
      <w:szCs w:val="16"/>
      <w:lang w:val="en-GB"/>
    </w:rPr>
  </w:style>
  <w:style w:type="paragraph" w:styleId="ListParagraph">
    <w:name w:val="List Paragraph"/>
    <w:basedOn w:val="Normal"/>
    <w:uiPriority w:val="99"/>
    <w:qFormat/>
    <w:rsid w:val="00254DA7"/>
    <w:pPr>
      <w:ind w:left="720"/>
      <w:contextualSpacing/>
    </w:pPr>
    <w:rPr>
      <w:rFonts w:eastAsia="Times New Roman"/>
    </w:rPr>
  </w:style>
  <w:style w:type="character" w:styleId="BookTitle">
    <w:name w:val="Book Title"/>
    <w:basedOn w:val="Heading2Char"/>
    <w:uiPriority w:val="99"/>
    <w:qFormat/>
    <w:rsid w:val="00254DA7"/>
    <w:rPr>
      <w:smallCaps/>
      <w:spacing w:val="5"/>
    </w:rPr>
  </w:style>
  <w:style w:type="paragraph" w:styleId="TOCHeading">
    <w:name w:val="TOC Heading"/>
    <w:basedOn w:val="Heading1"/>
    <w:next w:val="Normal"/>
    <w:uiPriority w:val="99"/>
    <w:qFormat/>
    <w:rsid w:val="00254DA7"/>
    <w:pPr>
      <w:spacing w:line="276" w:lineRule="auto"/>
      <w:outlineLvl w:val="9"/>
    </w:pPr>
    <w:rPr>
      <w:lang w:val="en-US"/>
    </w:rPr>
  </w:style>
  <w:style w:type="paragraph" w:customStyle="1" w:styleId="CM34">
    <w:name w:val="CM34"/>
    <w:basedOn w:val="Normal"/>
    <w:next w:val="Normal"/>
    <w:uiPriority w:val="99"/>
    <w:rsid w:val="00254DA7"/>
    <w:pPr>
      <w:autoSpaceDE w:val="0"/>
      <w:autoSpaceDN w:val="0"/>
      <w:adjustRightInd w:val="0"/>
    </w:pPr>
    <w:rPr>
      <w:rFonts w:ascii="Frutiger 45 Light" w:eastAsia="Times New Roman" w:hAnsi="Frutiger 45 Light"/>
      <w:lang w:val="en-US"/>
    </w:rPr>
  </w:style>
  <w:style w:type="paragraph" w:customStyle="1" w:styleId="Default">
    <w:name w:val="Default"/>
    <w:uiPriority w:val="99"/>
    <w:rsid w:val="00254DA7"/>
    <w:pPr>
      <w:autoSpaceDE w:val="0"/>
      <w:autoSpaceDN w:val="0"/>
      <w:adjustRightInd w:val="0"/>
    </w:pPr>
    <w:rPr>
      <w:rFonts w:ascii="Frutiger 45 Light" w:eastAsia="Times New Roman" w:hAnsi="Frutiger 45 Light" w:cs="Frutiger 45 Light"/>
      <w:color w:val="000000"/>
      <w:sz w:val="24"/>
      <w:szCs w:val="24"/>
      <w:lang w:val="en-US" w:eastAsia="en-US"/>
    </w:rPr>
  </w:style>
  <w:style w:type="paragraph" w:customStyle="1" w:styleId="csBodyText">
    <w:name w:val="csBodyText"/>
    <w:basedOn w:val="Normal"/>
    <w:uiPriority w:val="99"/>
    <w:rsid w:val="00254DA7"/>
    <w:pPr>
      <w:keepLines/>
      <w:spacing w:before="200"/>
      <w:ind w:left="2160"/>
    </w:pPr>
    <w:rPr>
      <w:rFonts w:ascii="Arial" w:eastAsia="Times New Roman" w:hAnsi="Arial"/>
      <w:spacing w:val="-5"/>
      <w:sz w:val="20"/>
      <w:szCs w:val="20"/>
    </w:rPr>
  </w:style>
  <w:style w:type="paragraph" w:customStyle="1" w:styleId="Style1">
    <w:name w:val="Style1"/>
    <w:basedOn w:val="Normal"/>
    <w:uiPriority w:val="99"/>
    <w:rsid w:val="00254DA7"/>
    <w:rPr>
      <w:rFonts w:eastAsia="Times New Roman"/>
    </w:rPr>
  </w:style>
  <w:style w:type="table" w:styleId="TableGrid">
    <w:name w:val="Table Grid"/>
    <w:basedOn w:val="TableNormal"/>
    <w:uiPriority w:val="99"/>
    <w:rsid w:val="00E62963"/>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44</Pages>
  <Words>20491</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270112 CMW Ammara’s Area in Rawal, PD Khan</dc:title>
  <dc:subject/>
  <dc:creator>M K Rauf</dc:creator>
  <cp:keywords/>
  <dc:description/>
  <cp:lastModifiedBy>Sadia chaudhry</cp:lastModifiedBy>
  <cp:revision>2</cp:revision>
  <dcterms:created xsi:type="dcterms:W3CDTF">2012-11-01T19:29:00Z</dcterms:created>
  <dcterms:modified xsi:type="dcterms:W3CDTF">2012-11-01T19:29:00Z</dcterms:modified>
</cp:coreProperties>
</file>